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1A40" w14:textId="12C065B3" w:rsidR="00E16C57" w:rsidRPr="00E16C57" w:rsidRDefault="00E16C57" w:rsidP="00E16C57">
      <w:pPr>
        <w:pStyle w:val="af"/>
        <w:tabs>
          <w:tab w:val="right" w:pos="9639"/>
        </w:tabs>
        <w:rPr>
          <w:sz w:val="24"/>
          <w:szCs w:val="24"/>
          <w:lang w:val="en-US"/>
        </w:rPr>
      </w:pPr>
      <w:bookmarkStart w:id="0" w:name="_Hlk95381787"/>
      <w:bookmarkStart w:id="1" w:name="_GoBack"/>
      <w:r w:rsidRPr="00E16C57">
        <w:rPr>
          <w:sz w:val="24"/>
          <w:szCs w:val="24"/>
          <w:lang w:val="en-US"/>
        </w:rPr>
        <w:t>3GPP TSG-RAN WG2 Meeting #</w:t>
      </w:r>
      <w:r w:rsidR="00E845D8" w:rsidRPr="00E16C57">
        <w:rPr>
          <w:sz w:val="24"/>
          <w:szCs w:val="24"/>
          <w:lang w:val="en-US"/>
        </w:rPr>
        <w:t>11</w:t>
      </w:r>
      <w:r w:rsidR="00E845D8">
        <w:rPr>
          <w:sz w:val="24"/>
          <w:szCs w:val="24"/>
          <w:lang w:val="en-US"/>
        </w:rPr>
        <w:t>7</w:t>
      </w:r>
      <w:r w:rsidR="003F6046" w:rsidRPr="00FC1B83">
        <w:rPr>
          <w:sz w:val="24"/>
          <w:szCs w:val="24"/>
          <w:lang w:val="en-US"/>
        </w:rPr>
        <w:t>-e</w:t>
      </w:r>
      <w:r w:rsidRPr="00E16C57">
        <w:rPr>
          <w:sz w:val="24"/>
          <w:szCs w:val="24"/>
          <w:lang w:val="en-US"/>
        </w:rPr>
        <w:tab/>
      </w:r>
      <w:r w:rsidR="00A70481" w:rsidRPr="00A70481">
        <w:rPr>
          <w:sz w:val="24"/>
          <w:szCs w:val="24"/>
          <w:lang w:val="en-US"/>
        </w:rPr>
        <w:t>R2-2202736</w:t>
      </w:r>
    </w:p>
    <w:p w14:paraId="702DE57C" w14:textId="16615AE5" w:rsidR="00A17630" w:rsidRPr="00D92EA1" w:rsidRDefault="00FC1B83" w:rsidP="00A17630">
      <w:pPr>
        <w:pStyle w:val="af"/>
        <w:tabs>
          <w:tab w:val="right" w:pos="9639"/>
        </w:tabs>
        <w:rPr>
          <w:bCs/>
          <w:sz w:val="24"/>
        </w:rPr>
      </w:pPr>
      <w:r w:rsidRPr="00FC1B83">
        <w:rPr>
          <w:sz w:val="24"/>
          <w:szCs w:val="24"/>
          <w:lang w:val="en-US"/>
        </w:rPr>
        <w:t>E-meeting</w:t>
      </w:r>
      <w:r>
        <w:rPr>
          <w:sz w:val="24"/>
          <w:szCs w:val="24"/>
          <w:lang w:val="en-US"/>
        </w:rPr>
        <w:t>,</w:t>
      </w:r>
      <w:r w:rsidR="00E16C57" w:rsidRPr="00E16C57">
        <w:rPr>
          <w:sz w:val="24"/>
          <w:szCs w:val="24"/>
          <w:lang w:val="en-US"/>
        </w:rPr>
        <w:t xml:space="preserve"> </w:t>
      </w:r>
      <w:r w:rsidR="00066E73">
        <w:rPr>
          <w:sz w:val="24"/>
          <w:szCs w:val="24"/>
          <w:lang w:val="en-US"/>
        </w:rPr>
        <w:t>21</w:t>
      </w:r>
      <w:r w:rsidR="00735598">
        <w:rPr>
          <w:sz w:val="24"/>
          <w:szCs w:val="24"/>
          <w:vertAlign w:val="superscript"/>
          <w:lang w:val="en-US"/>
        </w:rPr>
        <w:t>st</w:t>
      </w:r>
      <w:r w:rsidR="00066E73">
        <w:rPr>
          <w:sz w:val="24"/>
          <w:szCs w:val="24"/>
          <w:lang w:val="en-US"/>
        </w:rPr>
        <w:t xml:space="preserve"> </w:t>
      </w:r>
      <w:r w:rsidR="00066E73" w:rsidRPr="00FE6567">
        <w:rPr>
          <w:sz w:val="24"/>
          <w:szCs w:val="24"/>
          <w:lang w:val="en-US"/>
        </w:rPr>
        <w:t>Febr</w:t>
      </w:r>
      <w:r w:rsidR="00066E73">
        <w:rPr>
          <w:sz w:val="24"/>
          <w:szCs w:val="24"/>
          <w:lang w:val="en-US"/>
        </w:rPr>
        <w:t>ua</w:t>
      </w:r>
      <w:r w:rsidR="00066E73" w:rsidRPr="00FE6567">
        <w:rPr>
          <w:sz w:val="24"/>
          <w:szCs w:val="24"/>
          <w:lang w:val="en-US"/>
        </w:rPr>
        <w:t xml:space="preserve">ry </w:t>
      </w:r>
      <w:r w:rsidR="00E16C57" w:rsidRPr="00E16C57">
        <w:rPr>
          <w:sz w:val="24"/>
          <w:szCs w:val="24"/>
          <w:lang w:val="en-US"/>
        </w:rPr>
        <w:t>-</w:t>
      </w:r>
      <w:r w:rsidR="00066E73">
        <w:rPr>
          <w:sz w:val="24"/>
          <w:szCs w:val="24"/>
          <w:lang w:val="en-US"/>
        </w:rPr>
        <w:t>3</w:t>
      </w:r>
      <w:r w:rsidR="00735598">
        <w:rPr>
          <w:sz w:val="24"/>
          <w:szCs w:val="24"/>
          <w:vertAlign w:val="superscript"/>
          <w:lang w:val="en-US"/>
        </w:rPr>
        <w:t>rd</w:t>
      </w:r>
      <w:r w:rsidR="00490D85" w:rsidRPr="00E16C57">
        <w:rPr>
          <w:sz w:val="24"/>
          <w:szCs w:val="24"/>
          <w:lang w:val="en-US"/>
        </w:rPr>
        <w:t xml:space="preserve"> </w:t>
      </w:r>
      <w:r w:rsidR="00066E73">
        <w:rPr>
          <w:sz w:val="24"/>
          <w:szCs w:val="24"/>
          <w:lang w:val="en-US"/>
        </w:rPr>
        <w:t>March</w:t>
      </w:r>
      <w:r w:rsidR="00E16C57" w:rsidRPr="00E16C57">
        <w:rPr>
          <w:sz w:val="24"/>
          <w:szCs w:val="24"/>
          <w:lang w:val="en-US"/>
        </w:rPr>
        <w:t>, 202</w:t>
      </w:r>
      <w:r w:rsidR="00DC4104">
        <w:rPr>
          <w:sz w:val="24"/>
          <w:szCs w:val="24"/>
          <w:lang w:val="en-US"/>
        </w:rPr>
        <w:t>2</w:t>
      </w:r>
      <w:r w:rsidR="00A17630" w:rsidRPr="00737122">
        <w:rPr>
          <w:sz w:val="24"/>
          <w:szCs w:val="24"/>
          <w:lang w:val="da-DK" w:eastAsia="zh-CN"/>
        </w:rPr>
        <w:tab/>
      </w:r>
    </w:p>
    <w:bookmarkEnd w:id="0"/>
    <w:p w14:paraId="2BC9B6E4" w14:textId="1615DD86"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CC6A94">
        <w:rPr>
          <w:rFonts w:cs="Arial"/>
          <w:b/>
          <w:bCs/>
          <w:sz w:val="24"/>
          <w:lang w:val="da-DK"/>
        </w:rPr>
        <w:t>8</w:t>
      </w:r>
      <w:r w:rsidR="00986216">
        <w:rPr>
          <w:rFonts w:cs="Arial"/>
          <w:b/>
          <w:bCs/>
          <w:sz w:val="24"/>
          <w:lang w:val="da-DK"/>
        </w:rPr>
        <w:t>.</w:t>
      </w:r>
      <w:r w:rsidR="00CC6A94">
        <w:rPr>
          <w:rFonts w:cs="Arial"/>
          <w:b/>
          <w:bCs/>
          <w:sz w:val="24"/>
          <w:lang w:val="da-DK"/>
        </w:rPr>
        <w:t>6</w:t>
      </w:r>
      <w:r w:rsidR="00986216">
        <w:rPr>
          <w:rFonts w:cs="Arial"/>
          <w:b/>
          <w:bCs/>
          <w:sz w:val="24"/>
          <w:lang w:val="da-DK"/>
        </w:rPr>
        <w:t>.</w:t>
      </w:r>
      <w:r w:rsidR="00B6403E">
        <w:rPr>
          <w:rFonts w:cs="Arial"/>
          <w:b/>
          <w:bCs/>
          <w:sz w:val="24"/>
          <w:lang w:val="da-DK"/>
        </w:rPr>
        <w:t>3</w:t>
      </w:r>
    </w:p>
    <w:p w14:paraId="747A1195" w14:textId="77777777"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A016948" w14:textId="0C9F8A6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8A472E" w:rsidRPr="008A472E">
        <w:rPr>
          <w:rFonts w:ascii="Arial" w:hAnsi="Arial" w:cs="Arial"/>
          <w:b/>
          <w:bCs/>
          <w:sz w:val="24"/>
          <w:lang w:val="en-US"/>
        </w:rPr>
        <w:t xml:space="preserve">Remaining issues of </w:t>
      </w:r>
      <w:r w:rsidR="005A0FDC">
        <w:rPr>
          <w:rFonts w:ascii="Arial" w:hAnsi="Arial" w:cs="Arial"/>
          <w:b/>
          <w:bCs/>
          <w:sz w:val="24"/>
          <w:lang w:val="en-US"/>
        </w:rPr>
        <w:t>control</w:t>
      </w:r>
      <w:r w:rsidR="005A0FDC" w:rsidRPr="008A472E">
        <w:rPr>
          <w:rFonts w:ascii="Arial" w:hAnsi="Arial" w:cs="Arial"/>
          <w:b/>
          <w:bCs/>
          <w:sz w:val="24"/>
          <w:lang w:val="en-US"/>
        </w:rPr>
        <w:t xml:space="preserve"> </w:t>
      </w:r>
      <w:r w:rsidR="008A472E" w:rsidRPr="008A472E">
        <w:rPr>
          <w:rFonts w:ascii="Arial" w:hAnsi="Arial" w:cs="Arial"/>
          <w:b/>
          <w:bCs/>
          <w:sz w:val="24"/>
          <w:lang w:val="en-US"/>
        </w:rPr>
        <w:t>plane aspects of SDT</w:t>
      </w:r>
    </w:p>
    <w:p w14:paraId="7330B536"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EA4D274"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28F15D87" w14:textId="193F09C6" w:rsidR="001E64E3" w:rsidRPr="00586C74" w:rsidRDefault="001E64E3" w:rsidP="00586C74">
      <w:pPr>
        <w:overflowPunct w:val="0"/>
        <w:autoSpaceDE w:val="0"/>
        <w:autoSpaceDN w:val="0"/>
        <w:adjustRightInd w:val="0"/>
        <w:spacing w:line="360" w:lineRule="auto"/>
        <w:jc w:val="both"/>
        <w:textAlignment w:val="baseline"/>
        <w:rPr>
          <w:sz w:val="22"/>
          <w:szCs w:val="22"/>
          <w:lang w:eastAsia="zh-CN"/>
        </w:rPr>
      </w:pPr>
      <w:r>
        <w:rPr>
          <w:sz w:val="22"/>
          <w:szCs w:val="22"/>
          <w:lang w:eastAsia="zh-CN"/>
        </w:rPr>
        <w:t xml:space="preserve">The </w:t>
      </w:r>
      <w:r w:rsidR="004D1349">
        <w:rPr>
          <w:sz w:val="22"/>
          <w:szCs w:val="22"/>
          <w:lang w:eastAsia="zh-CN"/>
        </w:rPr>
        <w:t>issues</w:t>
      </w:r>
      <w:r w:rsidR="00896400">
        <w:rPr>
          <w:sz w:val="22"/>
          <w:szCs w:val="22"/>
          <w:lang w:eastAsia="zh-CN"/>
        </w:rPr>
        <w:t xml:space="preserve"> </w:t>
      </w:r>
      <w:r w:rsidR="00B64098">
        <w:rPr>
          <w:sz w:val="22"/>
          <w:szCs w:val="22"/>
          <w:lang w:eastAsia="zh-CN"/>
        </w:rPr>
        <w:t xml:space="preserve">of the </w:t>
      </w:r>
      <w:r w:rsidR="00D933EB">
        <w:rPr>
          <w:sz w:val="22"/>
          <w:szCs w:val="22"/>
          <w:lang w:eastAsia="zh-CN"/>
        </w:rPr>
        <w:t xml:space="preserve">control </w:t>
      </w:r>
      <w:r w:rsidR="00B64098">
        <w:rPr>
          <w:sz w:val="22"/>
          <w:szCs w:val="22"/>
          <w:lang w:eastAsia="zh-CN"/>
        </w:rPr>
        <w:t>plane aspects of SDT</w:t>
      </w:r>
      <w:r>
        <w:rPr>
          <w:sz w:val="22"/>
          <w:szCs w:val="22"/>
          <w:lang w:eastAsia="zh-CN"/>
        </w:rPr>
        <w:t xml:space="preserve"> ha</w:t>
      </w:r>
      <w:r w:rsidR="00BA0763">
        <w:rPr>
          <w:sz w:val="22"/>
          <w:szCs w:val="22"/>
          <w:lang w:eastAsia="zh-CN"/>
        </w:rPr>
        <w:t>ve</w:t>
      </w:r>
      <w:r>
        <w:rPr>
          <w:sz w:val="22"/>
          <w:szCs w:val="22"/>
          <w:lang w:eastAsia="zh-CN"/>
        </w:rPr>
        <w:t xml:space="preserve"> been discussed in the last few meetings</w:t>
      </w:r>
      <w:r w:rsidR="004D1349">
        <w:rPr>
          <w:sz w:val="22"/>
          <w:szCs w:val="22"/>
          <w:lang w:eastAsia="zh-CN"/>
        </w:rPr>
        <w:t xml:space="preserve"> and </w:t>
      </w:r>
      <w:r w:rsidR="0043230F">
        <w:rPr>
          <w:sz w:val="22"/>
          <w:szCs w:val="22"/>
          <w:lang w:eastAsia="zh-CN"/>
        </w:rPr>
        <w:t>many</w:t>
      </w:r>
      <w:r w:rsidR="004D1349">
        <w:rPr>
          <w:sz w:val="22"/>
          <w:szCs w:val="22"/>
          <w:lang w:eastAsia="zh-CN"/>
        </w:rPr>
        <w:t xml:space="preserve"> agreements have been reached.</w:t>
      </w:r>
      <w:r w:rsidR="0043230F">
        <w:rPr>
          <w:sz w:val="22"/>
          <w:szCs w:val="22"/>
          <w:lang w:eastAsia="zh-CN"/>
        </w:rPr>
        <w:t xml:space="preserve"> </w:t>
      </w:r>
      <w:r w:rsidR="00F4609B">
        <w:rPr>
          <w:sz w:val="22"/>
          <w:szCs w:val="22"/>
          <w:lang w:eastAsia="zh-CN"/>
        </w:rPr>
        <w:t xml:space="preserve">This contribution </w:t>
      </w:r>
      <w:r w:rsidR="00683087">
        <w:rPr>
          <w:sz w:val="22"/>
          <w:szCs w:val="22"/>
          <w:lang w:eastAsia="zh-CN"/>
        </w:rPr>
        <w:t xml:space="preserve">will </w:t>
      </w:r>
      <w:r w:rsidR="00F4609B">
        <w:rPr>
          <w:sz w:val="22"/>
          <w:szCs w:val="22"/>
          <w:lang w:eastAsia="zh-CN"/>
        </w:rPr>
        <w:t>focu</w:t>
      </w:r>
      <w:r w:rsidR="00683087">
        <w:rPr>
          <w:sz w:val="22"/>
          <w:szCs w:val="22"/>
          <w:lang w:eastAsia="zh-CN"/>
        </w:rPr>
        <w:t>s</w:t>
      </w:r>
      <w:r w:rsidR="00F4609B">
        <w:rPr>
          <w:sz w:val="22"/>
          <w:szCs w:val="22"/>
          <w:lang w:eastAsia="zh-CN"/>
        </w:rPr>
        <w:t xml:space="preserve"> on the</w:t>
      </w:r>
      <w:r w:rsidR="00152994">
        <w:rPr>
          <w:sz w:val="22"/>
          <w:szCs w:val="22"/>
          <w:lang w:eastAsia="zh-CN"/>
        </w:rPr>
        <w:t xml:space="preserve"> remaining </w:t>
      </w:r>
      <w:r w:rsidR="00D933EB">
        <w:rPr>
          <w:sz w:val="22"/>
          <w:szCs w:val="22"/>
          <w:lang w:eastAsia="zh-CN"/>
        </w:rPr>
        <w:t>C</w:t>
      </w:r>
      <w:r w:rsidR="001445C8">
        <w:rPr>
          <w:sz w:val="22"/>
          <w:szCs w:val="22"/>
          <w:lang w:eastAsia="zh-CN"/>
        </w:rPr>
        <w:t xml:space="preserve">P </w:t>
      </w:r>
      <w:r w:rsidR="00152994">
        <w:rPr>
          <w:sz w:val="22"/>
          <w:szCs w:val="22"/>
          <w:lang w:eastAsia="zh-CN"/>
        </w:rPr>
        <w:t>issues</w:t>
      </w:r>
      <w:r w:rsidR="001445C8">
        <w:rPr>
          <w:sz w:val="22"/>
          <w:szCs w:val="22"/>
          <w:lang w:eastAsia="zh-CN"/>
        </w:rPr>
        <w:t xml:space="preserve"> in SDT</w:t>
      </w:r>
      <w:r w:rsidR="00152994">
        <w:rPr>
          <w:sz w:val="22"/>
          <w:szCs w:val="22"/>
          <w:lang w:eastAsia="zh-CN"/>
        </w:rPr>
        <w:t xml:space="preserve"> </w:t>
      </w:r>
      <w:r w:rsidR="001445C8">
        <w:rPr>
          <w:sz w:val="22"/>
          <w:szCs w:val="22"/>
          <w:lang w:eastAsia="zh-CN"/>
        </w:rPr>
        <w:t xml:space="preserve">and </w:t>
      </w:r>
      <w:r w:rsidR="00683087">
        <w:rPr>
          <w:sz w:val="22"/>
          <w:szCs w:val="22"/>
          <w:lang w:eastAsia="zh-CN"/>
        </w:rPr>
        <w:t xml:space="preserve">provide </w:t>
      </w:r>
      <w:r w:rsidR="001445C8">
        <w:rPr>
          <w:sz w:val="22"/>
          <w:szCs w:val="22"/>
          <w:lang w:eastAsia="zh-CN"/>
        </w:rPr>
        <w:t>some considerations</w:t>
      </w:r>
      <w:r w:rsidR="00F4609B">
        <w:rPr>
          <w:sz w:val="22"/>
          <w:szCs w:val="22"/>
          <w:lang w:eastAsia="zh-CN"/>
        </w:rPr>
        <w:t xml:space="preserve">. </w:t>
      </w:r>
    </w:p>
    <w:p w14:paraId="4E9DCA66" w14:textId="74C80C13"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5FC631EE" w14:textId="4563A2B9" w:rsidR="00AD25C6" w:rsidRDefault="00AD25C6" w:rsidP="00AD25C6">
      <w:pPr>
        <w:pStyle w:val="20"/>
        <w:rPr>
          <w:lang w:val="en-US"/>
        </w:rPr>
      </w:pPr>
      <w:r>
        <w:rPr>
          <w:lang w:val="en-US"/>
        </w:rPr>
        <w:t>2.1</w:t>
      </w:r>
      <w:r>
        <w:rPr>
          <w:lang w:val="en-US"/>
        </w:rPr>
        <w:tab/>
      </w:r>
      <w:proofErr w:type="spellStart"/>
      <w:r>
        <w:rPr>
          <w:lang w:val="en-US"/>
        </w:rPr>
        <w:t>RRCReject</w:t>
      </w:r>
      <w:proofErr w:type="spellEnd"/>
      <w:r>
        <w:rPr>
          <w:lang w:val="en-US"/>
        </w:rPr>
        <w:t xml:space="preserve"> issues</w:t>
      </w:r>
    </w:p>
    <w:p w14:paraId="5D0A6559" w14:textId="3E906532" w:rsidR="00A746AF" w:rsidRDefault="006524CA" w:rsidP="00726C4E">
      <w:pPr>
        <w:overflowPunct w:val="0"/>
        <w:autoSpaceDE w:val="0"/>
        <w:autoSpaceDN w:val="0"/>
        <w:adjustRightInd w:val="0"/>
        <w:spacing w:before="180" w:line="360" w:lineRule="auto"/>
        <w:jc w:val="both"/>
        <w:textAlignment w:val="baseline"/>
        <w:rPr>
          <w:sz w:val="22"/>
          <w:szCs w:val="22"/>
          <w:lang w:val="en-US" w:eastAsia="zh-CN"/>
        </w:rPr>
      </w:pPr>
      <w:r>
        <w:rPr>
          <w:rFonts w:hint="eastAsia"/>
          <w:sz w:val="22"/>
          <w:szCs w:val="22"/>
          <w:lang w:val="en-US" w:eastAsia="zh-CN"/>
        </w:rPr>
        <w:t>W</w:t>
      </w:r>
      <w:r>
        <w:rPr>
          <w:sz w:val="22"/>
          <w:szCs w:val="22"/>
          <w:lang w:val="en-US" w:eastAsia="zh-CN"/>
        </w:rPr>
        <w:t xml:space="preserve">hen SDT is initiated, the UE will send the </w:t>
      </w:r>
      <w:proofErr w:type="spellStart"/>
      <w:r w:rsidRPr="00344ACA">
        <w:rPr>
          <w:i/>
          <w:sz w:val="22"/>
          <w:szCs w:val="22"/>
          <w:lang w:val="en-US" w:eastAsia="zh-CN"/>
        </w:rPr>
        <w:t>RRCResumeRequest</w:t>
      </w:r>
      <w:proofErr w:type="spellEnd"/>
      <w:r>
        <w:rPr>
          <w:sz w:val="22"/>
          <w:szCs w:val="22"/>
          <w:lang w:val="en-US" w:eastAsia="zh-CN"/>
        </w:rPr>
        <w:t xml:space="preserve"> message to NW. In some cases, such as cell congestion, the NW can respon</w:t>
      </w:r>
      <w:r w:rsidR="00855FF2">
        <w:rPr>
          <w:sz w:val="22"/>
          <w:szCs w:val="22"/>
          <w:lang w:val="en-US" w:eastAsia="zh-CN"/>
        </w:rPr>
        <w:t>d</w:t>
      </w:r>
      <w:r>
        <w:rPr>
          <w:sz w:val="22"/>
          <w:szCs w:val="22"/>
          <w:lang w:val="en-US" w:eastAsia="zh-CN"/>
        </w:rPr>
        <w:t xml:space="preserve"> with </w:t>
      </w:r>
      <w:proofErr w:type="spellStart"/>
      <w:r w:rsidRPr="00344ACA">
        <w:rPr>
          <w:i/>
          <w:sz w:val="22"/>
          <w:szCs w:val="22"/>
          <w:lang w:val="en-US" w:eastAsia="zh-CN"/>
        </w:rPr>
        <w:t>RRCReject</w:t>
      </w:r>
      <w:proofErr w:type="spellEnd"/>
      <w:r>
        <w:rPr>
          <w:sz w:val="22"/>
          <w:szCs w:val="22"/>
          <w:lang w:val="en-US" w:eastAsia="zh-CN"/>
        </w:rPr>
        <w:t xml:space="preserve"> to the UE.</w:t>
      </w:r>
      <w:r w:rsidR="002751B0">
        <w:rPr>
          <w:sz w:val="22"/>
          <w:szCs w:val="22"/>
          <w:lang w:val="en-US" w:eastAsia="zh-CN"/>
        </w:rPr>
        <w:t xml:space="preserve"> The following was agreed in the RAN2 #116bis-e.</w:t>
      </w:r>
      <w:r>
        <w:rPr>
          <w:sz w:val="22"/>
          <w:szCs w:val="22"/>
          <w:lang w:val="en-US" w:eastAsia="zh-CN"/>
        </w:rPr>
        <w:t xml:space="preserve"> </w:t>
      </w:r>
    </w:p>
    <w:p w14:paraId="0B37FA85" w14:textId="77777777" w:rsidR="00464DAF" w:rsidRPr="000D29E1" w:rsidRDefault="00464DAF" w:rsidP="00464DAF">
      <w:pPr>
        <w:pStyle w:val="Doc-text2"/>
        <w:numPr>
          <w:ilvl w:val="0"/>
          <w:numId w:val="22"/>
        </w:numPr>
        <w:pBdr>
          <w:top w:val="single" w:sz="4" w:space="1" w:color="auto"/>
          <w:left w:val="single" w:sz="4" w:space="4" w:color="auto"/>
          <w:bottom w:val="single" w:sz="4" w:space="1" w:color="auto"/>
          <w:right w:val="single" w:sz="4" w:space="4" w:color="auto"/>
        </w:pBdr>
        <w:spacing w:line="240" w:lineRule="auto"/>
        <w:rPr>
          <w:lang w:val="en-US"/>
        </w:rPr>
      </w:pPr>
      <w:r w:rsidRPr="000D29E1">
        <w:rPr>
          <w:lang w:val="en-US"/>
        </w:rPr>
        <w:t xml:space="preserve">Network can respond with </w:t>
      </w:r>
      <w:proofErr w:type="spellStart"/>
      <w:r w:rsidRPr="000D29E1">
        <w:rPr>
          <w:lang w:val="en-US"/>
        </w:rPr>
        <w:t>RRCSetup</w:t>
      </w:r>
      <w:proofErr w:type="spellEnd"/>
      <w:r w:rsidRPr="000D29E1">
        <w:rPr>
          <w:lang w:val="en-US"/>
        </w:rPr>
        <w:t xml:space="preserve"> or </w:t>
      </w:r>
      <w:proofErr w:type="spellStart"/>
      <w:r w:rsidRPr="000D29E1">
        <w:rPr>
          <w:lang w:val="en-US"/>
        </w:rPr>
        <w:t>RRCReject</w:t>
      </w:r>
      <w:proofErr w:type="spellEnd"/>
      <w:r w:rsidRPr="000D29E1">
        <w:rPr>
          <w:lang w:val="en-US"/>
        </w:rPr>
        <w:t xml:space="preserve"> to </w:t>
      </w:r>
      <w:proofErr w:type="spellStart"/>
      <w:r w:rsidRPr="000D29E1">
        <w:rPr>
          <w:lang w:val="en-US"/>
        </w:rPr>
        <w:t>RRCResumeRequest</w:t>
      </w:r>
      <w:proofErr w:type="spellEnd"/>
      <w:r w:rsidRPr="000D29E1">
        <w:rPr>
          <w:lang w:val="en-US"/>
        </w:rPr>
        <w:t xml:space="preserve"> for SDT and the UE </w:t>
      </w:r>
      <w:proofErr w:type="spellStart"/>
      <w:r w:rsidRPr="000D29E1">
        <w:rPr>
          <w:lang w:val="en-US"/>
        </w:rPr>
        <w:t>behaviour</w:t>
      </w:r>
      <w:proofErr w:type="spellEnd"/>
      <w:r w:rsidRPr="000D29E1">
        <w:rPr>
          <w:lang w:val="en-US"/>
        </w:rPr>
        <w:t xml:space="preserve"> upon reception of the </w:t>
      </w:r>
      <w:proofErr w:type="spellStart"/>
      <w:r w:rsidRPr="000D29E1">
        <w:rPr>
          <w:lang w:val="en-US"/>
        </w:rPr>
        <w:t>RRCSetup</w:t>
      </w:r>
      <w:proofErr w:type="spellEnd"/>
      <w:r w:rsidRPr="000D29E1">
        <w:rPr>
          <w:lang w:val="en-US"/>
        </w:rPr>
        <w:t xml:space="preserve"> or </w:t>
      </w:r>
      <w:proofErr w:type="spellStart"/>
      <w:r w:rsidRPr="000D29E1">
        <w:rPr>
          <w:lang w:val="en-US"/>
        </w:rPr>
        <w:t>RRCReject</w:t>
      </w:r>
      <w:proofErr w:type="spellEnd"/>
      <w:r w:rsidRPr="000D29E1">
        <w:rPr>
          <w:lang w:val="en-US"/>
        </w:rPr>
        <w:t xml:space="preserve"> message is the same as legacy</w:t>
      </w:r>
      <w:r w:rsidRPr="000D29E1">
        <w:t xml:space="preserve">.   FFS if anything additional needs to be added for </w:t>
      </w:r>
      <w:proofErr w:type="spellStart"/>
      <w:r w:rsidRPr="000D29E1">
        <w:t>RRCReject</w:t>
      </w:r>
      <w:proofErr w:type="spellEnd"/>
      <w:r w:rsidRPr="000D29E1">
        <w:t xml:space="preserve"> (i.e. similar to EDT)</w:t>
      </w:r>
    </w:p>
    <w:p w14:paraId="1D0DAADC" w14:textId="05A3E356" w:rsidR="001D2142" w:rsidRDefault="00AB23C0" w:rsidP="00726C4E">
      <w:pPr>
        <w:overflowPunct w:val="0"/>
        <w:autoSpaceDE w:val="0"/>
        <w:autoSpaceDN w:val="0"/>
        <w:adjustRightInd w:val="0"/>
        <w:spacing w:before="180" w:line="360" w:lineRule="auto"/>
        <w:jc w:val="both"/>
        <w:textAlignment w:val="baseline"/>
        <w:rPr>
          <w:sz w:val="22"/>
          <w:lang w:val="en-US" w:eastAsia="zh-CN"/>
        </w:rPr>
      </w:pPr>
      <w:r>
        <w:rPr>
          <w:rFonts w:hint="eastAsia"/>
          <w:sz w:val="22"/>
          <w:szCs w:val="22"/>
          <w:lang w:val="en-US" w:eastAsia="zh-CN"/>
        </w:rPr>
        <w:t>According</w:t>
      </w:r>
      <w:r>
        <w:rPr>
          <w:sz w:val="22"/>
          <w:szCs w:val="22"/>
          <w:lang w:val="en-US" w:eastAsia="zh-CN"/>
        </w:rPr>
        <w:t xml:space="preserve"> </w:t>
      </w:r>
      <w:r>
        <w:rPr>
          <w:rFonts w:hint="eastAsia"/>
          <w:sz w:val="22"/>
          <w:szCs w:val="22"/>
          <w:lang w:val="en-US" w:eastAsia="zh-CN"/>
        </w:rPr>
        <w:t>to</w:t>
      </w:r>
      <w:r>
        <w:rPr>
          <w:sz w:val="22"/>
          <w:szCs w:val="22"/>
          <w:lang w:val="en-US" w:eastAsia="zh-CN"/>
        </w:rPr>
        <w:t xml:space="preserve"> </w:t>
      </w:r>
      <w:r w:rsidR="006524CA">
        <w:rPr>
          <w:sz w:val="22"/>
          <w:szCs w:val="22"/>
          <w:lang w:val="en-US" w:eastAsia="zh-CN"/>
        </w:rPr>
        <w:t>TS 38.3</w:t>
      </w:r>
      <w:r w:rsidR="00BA3FA3">
        <w:rPr>
          <w:sz w:val="22"/>
          <w:szCs w:val="22"/>
          <w:lang w:val="en-US" w:eastAsia="zh-CN"/>
        </w:rPr>
        <w:t>3</w:t>
      </w:r>
      <w:r w:rsidR="006524CA">
        <w:rPr>
          <w:sz w:val="22"/>
          <w:szCs w:val="22"/>
          <w:lang w:val="en-US" w:eastAsia="zh-CN"/>
        </w:rPr>
        <w:t xml:space="preserve">1, </w:t>
      </w:r>
      <w:r w:rsidR="002751B0">
        <w:rPr>
          <w:sz w:val="22"/>
          <w:szCs w:val="22"/>
          <w:lang w:val="en-US" w:eastAsia="zh-CN"/>
        </w:rPr>
        <w:t xml:space="preserve">upon the reception of </w:t>
      </w:r>
      <w:proofErr w:type="spellStart"/>
      <w:r w:rsidR="002751B0" w:rsidRPr="00344ACA">
        <w:rPr>
          <w:i/>
          <w:sz w:val="22"/>
          <w:szCs w:val="22"/>
          <w:lang w:val="en-US" w:eastAsia="zh-CN"/>
        </w:rPr>
        <w:t>RRCReject</w:t>
      </w:r>
      <w:proofErr w:type="spellEnd"/>
      <w:r w:rsidR="002751B0">
        <w:rPr>
          <w:sz w:val="22"/>
          <w:szCs w:val="22"/>
          <w:lang w:val="en-US" w:eastAsia="zh-CN"/>
        </w:rPr>
        <w:t xml:space="preserve">, the MAC reset will be performed. </w:t>
      </w:r>
      <w:r>
        <w:rPr>
          <w:rFonts w:hint="eastAsia"/>
          <w:sz w:val="22"/>
          <w:szCs w:val="22"/>
          <w:lang w:val="en-US" w:eastAsia="zh-CN"/>
        </w:rPr>
        <w:t>P</w:t>
      </w:r>
      <w:r>
        <w:rPr>
          <w:sz w:val="22"/>
          <w:szCs w:val="22"/>
          <w:lang w:val="en-US" w:eastAsia="zh-CN"/>
        </w:rPr>
        <w:t xml:space="preserve">er </w:t>
      </w:r>
      <w:r w:rsidR="00BA3FA3">
        <w:rPr>
          <w:sz w:val="22"/>
          <w:szCs w:val="22"/>
          <w:lang w:val="en-US" w:eastAsia="zh-CN"/>
        </w:rPr>
        <w:t xml:space="preserve">TS 38.321, when the </w:t>
      </w:r>
      <w:r w:rsidR="00BA3FA3">
        <w:rPr>
          <w:sz w:val="22"/>
          <w:lang w:val="en-US" w:eastAsia="zh-CN"/>
        </w:rPr>
        <w:t xml:space="preserve">MAC </w:t>
      </w:r>
      <w:r w:rsidR="00EF33EB">
        <w:rPr>
          <w:sz w:val="22"/>
          <w:lang w:val="en-US" w:eastAsia="zh-CN"/>
        </w:rPr>
        <w:t xml:space="preserve">is </w:t>
      </w:r>
      <w:r w:rsidR="00BA3FA3">
        <w:rPr>
          <w:sz w:val="22"/>
          <w:lang w:val="en-US" w:eastAsia="zh-CN"/>
        </w:rPr>
        <w:t xml:space="preserve">reset, the MAC entity shall consider all </w:t>
      </w:r>
      <w:proofErr w:type="spellStart"/>
      <w:r w:rsidR="00BA3FA3" w:rsidRPr="005810B4">
        <w:rPr>
          <w:i/>
          <w:sz w:val="22"/>
          <w:lang w:val="en-US" w:eastAsia="zh-CN"/>
        </w:rPr>
        <w:t>timeAlignmentTimers</w:t>
      </w:r>
      <w:proofErr w:type="spellEnd"/>
      <w:r w:rsidR="00BA3FA3">
        <w:rPr>
          <w:sz w:val="22"/>
          <w:lang w:val="en-US" w:eastAsia="zh-CN"/>
        </w:rPr>
        <w:t xml:space="preserve"> as expired and clear all the configured assignments.</w:t>
      </w:r>
      <w:r>
        <w:rPr>
          <w:sz w:val="22"/>
          <w:lang w:val="en-US" w:eastAsia="zh-CN"/>
        </w:rPr>
        <w:t xml:space="preserve"> Therefore,</w:t>
      </w:r>
      <w:r w:rsidR="00BA3FA3">
        <w:rPr>
          <w:sz w:val="22"/>
          <w:lang w:val="en-US" w:eastAsia="zh-CN"/>
        </w:rPr>
        <w:t xml:space="preserve"> </w:t>
      </w:r>
      <w:r>
        <w:rPr>
          <w:sz w:val="22"/>
          <w:lang w:val="en-US" w:eastAsia="zh-CN"/>
        </w:rPr>
        <w:t xml:space="preserve">if the CG-SDT is configured, it will be released upon reception of </w:t>
      </w:r>
      <w:r w:rsidR="00855FF2">
        <w:rPr>
          <w:sz w:val="22"/>
          <w:lang w:val="en-US" w:eastAsia="zh-CN"/>
        </w:rPr>
        <w:t xml:space="preserve">the </w:t>
      </w:r>
      <w:proofErr w:type="spellStart"/>
      <w:r w:rsidRPr="00344ACA">
        <w:rPr>
          <w:i/>
          <w:sz w:val="22"/>
          <w:szCs w:val="22"/>
          <w:lang w:val="en-US" w:eastAsia="zh-CN"/>
        </w:rPr>
        <w:t>RRCReject</w:t>
      </w:r>
      <w:proofErr w:type="spellEnd"/>
      <w:r>
        <w:rPr>
          <w:sz w:val="22"/>
          <w:lang w:val="en-US" w:eastAsia="zh-CN"/>
        </w:rPr>
        <w:t xml:space="preserve">. However, it is not necessary. </w:t>
      </w:r>
      <w:r w:rsidR="008D3B84">
        <w:rPr>
          <w:sz w:val="22"/>
          <w:lang w:val="en-US" w:eastAsia="zh-CN"/>
        </w:rPr>
        <w:t>In order to</w:t>
      </w:r>
      <w:r w:rsidR="001D2142">
        <w:rPr>
          <w:sz w:val="22"/>
          <w:lang w:val="en-US" w:eastAsia="zh-CN"/>
        </w:rPr>
        <w:t xml:space="preserve"> keep the CG-SDT configuration </w:t>
      </w:r>
      <w:r w:rsidR="009406E5">
        <w:rPr>
          <w:sz w:val="22"/>
          <w:lang w:val="en-US" w:eastAsia="zh-CN"/>
        </w:rPr>
        <w:t>still</w:t>
      </w:r>
      <w:r w:rsidR="001D2142">
        <w:rPr>
          <w:sz w:val="22"/>
          <w:lang w:val="en-US" w:eastAsia="zh-CN"/>
        </w:rPr>
        <w:t xml:space="preserve"> valid in the next RRC Resume procedure, the UE behavior upon reception of </w:t>
      </w:r>
      <w:proofErr w:type="spellStart"/>
      <w:r w:rsidR="001D2142" w:rsidRPr="00344ACA">
        <w:rPr>
          <w:i/>
          <w:sz w:val="22"/>
          <w:szCs w:val="22"/>
          <w:lang w:val="en-US" w:eastAsia="zh-CN"/>
        </w:rPr>
        <w:t>RRCReject</w:t>
      </w:r>
      <w:proofErr w:type="spellEnd"/>
      <w:r w:rsidR="001D2142">
        <w:rPr>
          <w:sz w:val="22"/>
          <w:lang w:val="en-US" w:eastAsia="zh-CN"/>
        </w:rPr>
        <w:t xml:space="preserve"> should be </w:t>
      </w:r>
      <w:r w:rsidR="009406E5">
        <w:rPr>
          <w:sz w:val="22"/>
          <w:lang w:val="en-US" w:eastAsia="zh-CN"/>
        </w:rPr>
        <w:t xml:space="preserve">modified. </w:t>
      </w:r>
      <w:r w:rsidR="00050A8F">
        <w:rPr>
          <w:sz w:val="22"/>
          <w:lang w:val="en-US" w:eastAsia="zh-CN"/>
        </w:rPr>
        <w:t xml:space="preserve">For instance, if the UE receives the </w:t>
      </w:r>
      <w:proofErr w:type="spellStart"/>
      <w:r w:rsidR="00050A8F" w:rsidRPr="008D3E7B">
        <w:rPr>
          <w:i/>
          <w:sz w:val="22"/>
          <w:lang w:val="en-US" w:eastAsia="zh-CN"/>
        </w:rPr>
        <w:t>RRCReject</w:t>
      </w:r>
      <w:proofErr w:type="spellEnd"/>
      <w:r w:rsidR="00050A8F">
        <w:rPr>
          <w:sz w:val="22"/>
          <w:lang w:val="en-US" w:eastAsia="zh-CN"/>
        </w:rPr>
        <w:t xml:space="preserve"> in response to an </w:t>
      </w:r>
      <w:proofErr w:type="spellStart"/>
      <w:r w:rsidR="00050A8F" w:rsidRPr="008D3E7B">
        <w:rPr>
          <w:i/>
          <w:sz w:val="22"/>
          <w:lang w:val="en-US" w:eastAsia="zh-CN"/>
        </w:rPr>
        <w:t>RRCResumeRequest</w:t>
      </w:r>
      <w:proofErr w:type="spellEnd"/>
      <w:r w:rsidR="00050A8F">
        <w:rPr>
          <w:sz w:val="22"/>
          <w:lang w:val="en-US" w:eastAsia="zh-CN"/>
        </w:rPr>
        <w:t xml:space="preserve">, the UE should suspend the radio bearers configured for SDT. </w:t>
      </w:r>
    </w:p>
    <w:p w14:paraId="3241DC17" w14:textId="7529E6E8" w:rsidR="009406E5" w:rsidRDefault="009406E5" w:rsidP="00726C4E">
      <w:pPr>
        <w:overflowPunct w:val="0"/>
        <w:autoSpaceDE w:val="0"/>
        <w:autoSpaceDN w:val="0"/>
        <w:adjustRightInd w:val="0"/>
        <w:spacing w:before="180" w:line="360" w:lineRule="auto"/>
        <w:jc w:val="both"/>
        <w:textAlignment w:val="baseline"/>
        <w:rPr>
          <w:b/>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1: </w:t>
      </w:r>
      <w:r w:rsidRPr="009406E5">
        <w:rPr>
          <w:b/>
          <w:sz w:val="22"/>
          <w:lang w:val="en-US" w:eastAsia="zh-CN"/>
        </w:rPr>
        <w:t xml:space="preserve">To keep the CG-SDT configuration still valid in the next RRC Resume procedure, the UE behavior upon reception of </w:t>
      </w:r>
      <w:proofErr w:type="spellStart"/>
      <w:r w:rsidRPr="00CF3521">
        <w:rPr>
          <w:b/>
          <w:i/>
          <w:sz w:val="22"/>
          <w:lang w:val="en-US" w:eastAsia="zh-CN"/>
        </w:rPr>
        <w:t>RRCReject</w:t>
      </w:r>
      <w:proofErr w:type="spellEnd"/>
      <w:r w:rsidRPr="009406E5">
        <w:rPr>
          <w:b/>
          <w:sz w:val="22"/>
          <w:lang w:val="en-US" w:eastAsia="zh-CN"/>
        </w:rPr>
        <w:t xml:space="preserve"> should be modified</w:t>
      </w:r>
      <w:r>
        <w:rPr>
          <w:b/>
          <w:sz w:val="22"/>
          <w:lang w:val="en-US" w:eastAsia="zh-CN"/>
        </w:rPr>
        <w:t>.</w:t>
      </w:r>
    </w:p>
    <w:p w14:paraId="7C8C24BE" w14:textId="04AAA7A6" w:rsidR="00F61D0C" w:rsidRDefault="008D3B84" w:rsidP="00726C4E">
      <w:pPr>
        <w:overflowPunct w:val="0"/>
        <w:autoSpaceDE w:val="0"/>
        <w:autoSpaceDN w:val="0"/>
        <w:adjustRightInd w:val="0"/>
        <w:spacing w:before="180" w:line="360" w:lineRule="auto"/>
        <w:jc w:val="both"/>
        <w:textAlignment w:val="baseline"/>
        <w:rPr>
          <w:sz w:val="22"/>
          <w:lang w:val="en-US" w:eastAsia="zh-CN"/>
        </w:rPr>
      </w:pPr>
      <w:r>
        <w:rPr>
          <w:sz w:val="22"/>
          <w:lang w:eastAsia="zh-CN"/>
        </w:rPr>
        <w:t xml:space="preserve">When the UE initiates the second RRC Resume procedure later in the same cell, the security </w:t>
      </w:r>
      <w:r w:rsidR="00635380">
        <w:rPr>
          <w:sz w:val="22"/>
          <w:lang w:eastAsia="zh-CN"/>
        </w:rPr>
        <w:t xml:space="preserve">key reuse </w:t>
      </w:r>
      <w:r>
        <w:rPr>
          <w:sz w:val="22"/>
          <w:lang w:eastAsia="zh-CN"/>
        </w:rPr>
        <w:t xml:space="preserve">issues should be considered. </w:t>
      </w:r>
      <w:r w:rsidR="00F61D0C">
        <w:rPr>
          <w:sz w:val="22"/>
          <w:lang w:val="en-US" w:eastAsia="zh-CN"/>
        </w:rPr>
        <w:t>In</w:t>
      </w:r>
      <w:r w:rsidR="008F672E">
        <w:rPr>
          <w:sz w:val="22"/>
          <w:lang w:val="en-US" w:eastAsia="zh-CN"/>
        </w:rPr>
        <w:t xml:space="preserve"> the</w:t>
      </w:r>
      <w:r w:rsidR="00F61D0C">
        <w:rPr>
          <w:sz w:val="22"/>
          <w:lang w:val="en-US" w:eastAsia="zh-CN"/>
        </w:rPr>
        <w:t xml:space="preserve"> EDT session, to avoid the key stream reuse issue, the following agreement has been reached in</w:t>
      </w:r>
      <w:r w:rsidR="00EC0A3B">
        <w:rPr>
          <w:sz w:val="22"/>
          <w:lang w:val="en-US" w:eastAsia="zh-CN"/>
        </w:rPr>
        <w:t xml:space="preserve"> </w:t>
      </w:r>
      <w:r w:rsidR="00F61D0C">
        <w:rPr>
          <w:sz w:val="22"/>
          <w:lang w:val="en-US" w:eastAsia="zh-CN"/>
        </w:rPr>
        <w:t>RAN2 #115e.</w:t>
      </w:r>
    </w:p>
    <w:p w14:paraId="17496F9D" w14:textId="77777777" w:rsidR="00C517E5" w:rsidRPr="00143720" w:rsidRDefault="00C517E5" w:rsidP="00143720">
      <w:pPr>
        <w:pStyle w:val="Doc-text2"/>
        <w:numPr>
          <w:ilvl w:val="0"/>
          <w:numId w:val="22"/>
        </w:numPr>
        <w:pBdr>
          <w:top w:val="single" w:sz="4" w:space="1" w:color="auto"/>
          <w:left w:val="single" w:sz="4" w:space="4" w:color="auto"/>
          <w:bottom w:val="single" w:sz="4" w:space="1" w:color="auto"/>
          <w:right w:val="single" w:sz="4" w:space="4" w:color="auto"/>
        </w:pBdr>
        <w:spacing w:line="240" w:lineRule="auto"/>
        <w:rPr>
          <w:lang w:val="en-US"/>
        </w:rPr>
      </w:pPr>
      <w:r w:rsidRPr="00143720">
        <w:rPr>
          <w:lang w:val="en-US"/>
        </w:rPr>
        <w:t>RAN2 assumes that UE should avoid a consecutive EDT or PUR transmission with a different payload but same security key.</w:t>
      </w:r>
    </w:p>
    <w:p w14:paraId="3BFC0B7C" w14:textId="0A530C55" w:rsidR="00D8206E" w:rsidRDefault="008D3B84" w:rsidP="00726C4E">
      <w:pPr>
        <w:overflowPunct w:val="0"/>
        <w:autoSpaceDE w:val="0"/>
        <w:autoSpaceDN w:val="0"/>
        <w:adjustRightInd w:val="0"/>
        <w:spacing w:before="180" w:line="360" w:lineRule="auto"/>
        <w:jc w:val="both"/>
        <w:textAlignment w:val="baseline"/>
        <w:rPr>
          <w:sz w:val="22"/>
          <w:szCs w:val="22"/>
          <w:lang w:val="en-US" w:eastAsia="zh-CN"/>
        </w:rPr>
      </w:pPr>
      <w:r w:rsidRPr="00143720">
        <w:rPr>
          <w:sz w:val="22"/>
          <w:szCs w:val="22"/>
          <w:lang w:val="en-US" w:eastAsia="zh-CN"/>
        </w:rPr>
        <w:t xml:space="preserve">In </w:t>
      </w:r>
      <w:r w:rsidR="00050A8F">
        <w:rPr>
          <w:sz w:val="22"/>
          <w:szCs w:val="22"/>
          <w:lang w:val="en-US" w:eastAsia="zh-CN"/>
        </w:rPr>
        <w:t>SDT</w:t>
      </w:r>
      <w:r w:rsidR="00B921F1" w:rsidRPr="00143720">
        <w:rPr>
          <w:sz w:val="22"/>
          <w:szCs w:val="22"/>
          <w:lang w:val="en-US" w:eastAsia="zh-CN"/>
        </w:rPr>
        <w:t xml:space="preserve">, the </w:t>
      </w:r>
      <w:r w:rsidR="008819A2" w:rsidRPr="00143720">
        <w:rPr>
          <w:sz w:val="22"/>
          <w:szCs w:val="22"/>
          <w:lang w:val="en-US" w:eastAsia="zh-CN"/>
        </w:rPr>
        <w:t>packets</w:t>
      </w:r>
      <w:r w:rsidRPr="00143720">
        <w:rPr>
          <w:sz w:val="22"/>
          <w:szCs w:val="22"/>
          <w:lang w:val="en-US" w:eastAsia="zh-CN"/>
        </w:rPr>
        <w:t xml:space="preserve"> in the second RRC Resume procedure</w:t>
      </w:r>
      <w:r w:rsidR="008819A2" w:rsidRPr="00143720">
        <w:rPr>
          <w:sz w:val="22"/>
          <w:szCs w:val="22"/>
          <w:lang w:val="en-US" w:eastAsia="zh-CN"/>
        </w:rPr>
        <w:t xml:space="preserve"> may be different from the former one.</w:t>
      </w:r>
      <w:r w:rsidRPr="00143720">
        <w:rPr>
          <w:sz w:val="22"/>
          <w:szCs w:val="22"/>
          <w:lang w:val="en-US" w:eastAsia="zh-CN"/>
        </w:rPr>
        <w:t xml:space="preserve"> </w:t>
      </w:r>
      <w:r w:rsidR="004F2B6B">
        <w:rPr>
          <w:sz w:val="22"/>
          <w:szCs w:val="22"/>
          <w:lang w:val="en-US" w:eastAsia="zh-CN"/>
        </w:rPr>
        <w:t>Obviously</w:t>
      </w:r>
      <w:r w:rsidRPr="00143720">
        <w:rPr>
          <w:sz w:val="22"/>
          <w:szCs w:val="22"/>
          <w:lang w:val="en-US" w:eastAsia="zh-CN"/>
        </w:rPr>
        <w:t>, it is not allowed to use</w:t>
      </w:r>
      <w:r w:rsidR="00322FA6">
        <w:rPr>
          <w:sz w:val="22"/>
          <w:szCs w:val="22"/>
          <w:lang w:val="en-US" w:eastAsia="zh-CN"/>
        </w:rPr>
        <w:t xml:space="preserve"> the</w:t>
      </w:r>
      <w:r w:rsidRPr="00143720">
        <w:rPr>
          <w:sz w:val="22"/>
          <w:szCs w:val="22"/>
          <w:lang w:val="en-US" w:eastAsia="zh-CN"/>
        </w:rPr>
        <w:t xml:space="preserve"> same key to cipher the different packets. </w:t>
      </w:r>
      <w:r w:rsidR="0083091B">
        <w:rPr>
          <w:sz w:val="22"/>
          <w:szCs w:val="22"/>
          <w:lang w:val="en-US" w:eastAsia="zh-CN"/>
        </w:rPr>
        <w:t xml:space="preserve">However, </w:t>
      </w:r>
      <w:r w:rsidR="00322FA6">
        <w:rPr>
          <w:sz w:val="22"/>
          <w:szCs w:val="22"/>
          <w:lang w:val="en-US" w:eastAsia="zh-CN"/>
        </w:rPr>
        <w:t>in</w:t>
      </w:r>
      <w:r w:rsidR="00FF0D53">
        <w:rPr>
          <w:sz w:val="22"/>
          <w:szCs w:val="22"/>
          <w:lang w:val="en-US" w:eastAsia="zh-CN"/>
        </w:rPr>
        <w:t xml:space="preserve"> the current </w:t>
      </w:r>
      <w:proofErr w:type="spellStart"/>
      <w:r w:rsidR="00FF0D53" w:rsidRPr="00322FA6">
        <w:rPr>
          <w:i/>
          <w:sz w:val="22"/>
          <w:szCs w:val="22"/>
          <w:lang w:val="en-US" w:eastAsia="zh-CN"/>
        </w:rPr>
        <w:t>RRCResume</w:t>
      </w:r>
      <w:proofErr w:type="spellEnd"/>
      <w:r w:rsidR="00FF0D53">
        <w:rPr>
          <w:sz w:val="22"/>
          <w:szCs w:val="22"/>
          <w:lang w:val="en-US" w:eastAsia="zh-CN"/>
        </w:rPr>
        <w:t xml:space="preserve"> procedure</w:t>
      </w:r>
      <w:r w:rsidR="001E12E6">
        <w:rPr>
          <w:sz w:val="22"/>
          <w:szCs w:val="22"/>
          <w:lang w:val="en-US" w:eastAsia="zh-CN"/>
        </w:rPr>
        <w:t xml:space="preserve">, </w:t>
      </w:r>
      <w:r w:rsidR="00DD698E">
        <w:rPr>
          <w:sz w:val="22"/>
          <w:szCs w:val="22"/>
          <w:lang w:val="en-US" w:eastAsia="zh-CN"/>
        </w:rPr>
        <w:t>since</w:t>
      </w:r>
      <w:r w:rsidR="001E12E6">
        <w:rPr>
          <w:sz w:val="22"/>
          <w:szCs w:val="22"/>
          <w:lang w:val="en-US" w:eastAsia="zh-CN"/>
        </w:rPr>
        <w:t xml:space="preserve"> the base key and all other inputs are the same, </w:t>
      </w:r>
      <w:r w:rsidR="00D8206E">
        <w:rPr>
          <w:sz w:val="22"/>
          <w:szCs w:val="22"/>
          <w:lang w:val="en-US" w:eastAsia="zh-CN"/>
        </w:rPr>
        <w:t xml:space="preserve">the same key will be derived in the second RRC Resume procedure. </w:t>
      </w:r>
      <w:r w:rsidR="00FF0D53">
        <w:rPr>
          <w:sz w:val="22"/>
          <w:szCs w:val="22"/>
          <w:lang w:val="en-US" w:eastAsia="zh-CN"/>
        </w:rPr>
        <w:t>Therefore, to avoid the key stream reuse</w:t>
      </w:r>
      <w:r w:rsidR="00D8206E">
        <w:rPr>
          <w:sz w:val="22"/>
          <w:szCs w:val="22"/>
          <w:lang w:val="en-US" w:eastAsia="zh-CN"/>
        </w:rPr>
        <w:t xml:space="preserve">, we suggest that the PDCP COUNT value should not be reset in the second RRC Resume procedure. </w:t>
      </w:r>
    </w:p>
    <w:p w14:paraId="233DE448" w14:textId="752F2523" w:rsidR="004F2B6B" w:rsidRDefault="004F2B6B" w:rsidP="004F2B6B">
      <w:pPr>
        <w:overflowPunct w:val="0"/>
        <w:autoSpaceDE w:val="0"/>
        <w:autoSpaceDN w:val="0"/>
        <w:adjustRightInd w:val="0"/>
        <w:spacing w:before="180" w:line="360" w:lineRule="auto"/>
        <w:jc w:val="both"/>
        <w:textAlignment w:val="baseline"/>
        <w:rPr>
          <w:b/>
          <w:sz w:val="22"/>
          <w:lang w:val="en-US" w:eastAsia="zh-CN"/>
        </w:rPr>
      </w:pPr>
      <w:r w:rsidRPr="000D02C7">
        <w:rPr>
          <w:b/>
          <w:sz w:val="22"/>
          <w:lang w:val="en-US" w:eastAsia="zh-CN"/>
        </w:rPr>
        <w:lastRenderedPageBreak/>
        <w:t>Propos</w:t>
      </w:r>
      <w:r>
        <w:rPr>
          <w:b/>
          <w:sz w:val="22"/>
          <w:lang w:val="en-US" w:eastAsia="zh-CN"/>
        </w:rPr>
        <w:t>al</w:t>
      </w:r>
      <w:r w:rsidRPr="000D02C7">
        <w:rPr>
          <w:b/>
          <w:sz w:val="22"/>
          <w:lang w:val="en-US" w:eastAsia="zh-CN"/>
        </w:rPr>
        <w:t xml:space="preserve"> </w:t>
      </w:r>
      <w:r>
        <w:rPr>
          <w:b/>
          <w:sz w:val="22"/>
          <w:lang w:val="en-US" w:eastAsia="zh-CN"/>
        </w:rPr>
        <w:t>2</w:t>
      </w:r>
      <w:r w:rsidRPr="000D02C7">
        <w:rPr>
          <w:b/>
          <w:sz w:val="22"/>
          <w:lang w:val="en-US" w:eastAsia="zh-CN"/>
        </w:rPr>
        <w:t>:</w:t>
      </w:r>
      <w:r>
        <w:rPr>
          <w:b/>
          <w:sz w:val="22"/>
          <w:lang w:val="en-US" w:eastAsia="zh-CN"/>
        </w:rPr>
        <w:t xml:space="preserve"> </w:t>
      </w:r>
      <w:r w:rsidR="00166B28" w:rsidRPr="00166B28">
        <w:rPr>
          <w:b/>
          <w:sz w:val="22"/>
          <w:lang w:val="en-US" w:eastAsia="zh-CN"/>
        </w:rPr>
        <w:t>To avoid the key stream reuse,</w:t>
      </w:r>
      <w:r w:rsidR="00166B28">
        <w:rPr>
          <w:b/>
          <w:sz w:val="22"/>
          <w:lang w:val="en-US" w:eastAsia="zh-CN"/>
        </w:rPr>
        <w:t xml:space="preserve"> </w:t>
      </w:r>
      <w:r w:rsidR="00672F17" w:rsidRPr="00672F17">
        <w:rPr>
          <w:b/>
          <w:sz w:val="22"/>
          <w:lang w:val="en-US" w:eastAsia="zh-CN"/>
        </w:rPr>
        <w:t xml:space="preserve">UE </w:t>
      </w:r>
      <w:r w:rsidR="00166B28">
        <w:rPr>
          <w:b/>
          <w:sz w:val="22"/>
          <w:lang w:val="en-US" w:eastAsia="zh-CN"/>
        </w:rPr>
        <w:t>can</w:t>
      </w:r>
      <w:r w:rsidR="00672F17" w:rsidRPr="00672F17">
        <w:rPr>
          <w:b/>
          <w:sz w:val="22"/>
          <w:lang w:val="en-US" w:eastAsia="zh-CN"/>
        </w:rPr>
        <w:t xml:space="preserve"> continue </w:t>
      </w:r>
      <w:r w:rsidR="00322FA6">
        <w:rPr>
          <w:b/>
          <w:sz w:val="22"/>
          <w:lang w:val="en-US" w:eastAsia="zh-CN"/>
        </w:rPr>
        <w:t xml:space="preserve">the </w:t>
      </w:r>
      <w:r w:rsidR="00672F17" w:rsidRPr="00672F17">
        <w:rPr>
          <w:b/>
          <w:sz w:val="22"/>
          <w:lang w:val="en-US" w:eastAsia="zh-CN"/>
        </w:rPr>
        <w:t>PDCP COUNT value in the second RRC Resume procedure</w:t>
      </w:r>
      <w:r>
        <w:rPr>
          <w:b/>
          <w:sz w:val="22"/>
          <w:lang w:val="en-US" w:eastAsia="zh-CN"/>
        </w:rPr>
        <w:t>.</w:t>
      </w:r>
    </w:p>
    <w:p w14:paraId="793B6C0D" w14:textId="13EC9AD2" w:rsidR="009F0269" w:rsidRDefault="009F0269" w:rsidP="009F0269">
      <w:pPr>
        <w:pStyle w:val="20"/>
        <w:rPr>
          <w:lang w:val="en-US"/>
        </w:rPr>
      </w:pPr>
      <w:r>
        <w:rPr>
          <w:lang w:val="en-US"/>
        </w:rPr>
        <w:t>2.2</w:t>
      </w:r>
      <w:r>
        <w:rPr>
          <w:lang w:val="en-US"/>
        </w:rPr>
        <w:tab/>
        <w:t>UL non-SDT data issues</w:t>
      </w:r>
    </w:p>
    <w:p w14:paraId="5833C81B" w14:textId="24CD9AA4" w:rsidR="00DA6B47" w:rsidRDefault="00013FC6" w:rsidP="00726C4E">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I</w:t>
      </w:r>
      <w:r>
        <w:rPr>
          <w:sz w:val="22"/>
          <w:lang w:val="en-US" w:eastAsia="zh-CN"/>
        </w:rPr>
        <w:t xml:space="preserve">n case the </w:t>
      </w:r>
      <w:r w:rsidR="00D63CC6">
        <w:rPr>
          <w:sz w:val="22"/>
          <w:lang w:val="en-US" w:eastAsia="zh-CN"/>
        </w:rPr>
        <w:t xml:space="preserve">non-SDT data arrives during the SDT, the UE should send the non-SDT indication to the NW. </w:t>
      </w:r>
      <w:r w:rsidR="00DA6B47">
        <w:rPr>
          <w:sz w:val="22"/>
          <w:lang w:val="en-US" w:eastAsia="zh-CN"/>
        </w:rPr>
        <w:t xml:space="preserve">One way is to transmit the RRC message as SDT data. Considering that SR is not supported during the SDT procedure, if there is no UL grant, the RACH procedure will be triggered to transmit the RRC message. </w:t>
      </w:r>
      <w:r w:rsidR="00DA6B47">
        <w:rPr>
          <w:rFonts w:hint="eastAsia"/>
          <w:sz w:val="22"/>
          <w:lang w:val="en-US" w:eastAsia="zh-CN"/>
        </w:rPr>
        <w:t>A</w:t>
      </w:r>
      <w:r w:rsidR="00DA6B47">
        <w:rPr>
          <w:sz w:val="22"/>
          <w:lang w:val="en-US" w:eastAsia="zh-CN"/>
        </w:rPr>
        <w:t xml:space="preserve">s for </w:t>
      </w:r>
      <w:r w:rsidR="00322FA6">
        <w:rPr>
          <w:sz w:val="22"/>
          <w:lang w:val="en-US" w:eastAsia="zh-CN"/>
        </w:rPr>
        <w:t xml:space="preserve">the </w:t>
      </w:r>
      <w:r w:rsidR="00DA6B47">
        <w:rPr>
          <w:sz w:val="22"/>
          <w:lang w:val="en-US" w:eastAsia="zh-CN"/>
        </w:rPr>
        <w:t>DCCH solution, there are two options to transmit the non-SDT indication, which are:</w:t>
      </w:r>
    </w:p>
    <w:p w14:paraId="64456968" w14:textId="77777777" w:rsidR="00DA6B47" w:rsidRPr="0020736C" w:rsidRDefault="00DA6B47" w:rsidP="00DA6B47">
      <w:pPr>
        <w:pStyle w:val="af5"/>
        <w:numPr>
          <w:ilvl w:val="0"/>
          <w:numId w:val="16"/>
        </w:numPr>
        <w:overflowPunct w:val="0"/>
        <w:autoSpaceDE w:val="0"/>
        <w:autoSpaceDN w:val="0"/>
        <w:adjustRightInd w:val="0"/>
        <w:spacing w:before="180" w:line="360" w:lineRule="auto"/>
        <w:jc w:val="both"/>
        <w:textAlignment w:val="baseline"/>
        <w:rPr>
          <w:rFonts w:ascii="Times New Roman" w:hAnsi="Times New Roman" w:cs="Times New Roman"/>
          <w:lang w:val="en-US" w:eastAsia="zh-CN"/>
        </w:rPr>
      </w:pPr>
      <w:r w:rsidRPr="0020736C">
        <w:rPr>
          <w:rFonts w:ascii="Times New Roman" w:hAnsi="Times New Roman" w:cs="Times New Roman"/>
          <w:lang w:val="en-US" w:eastAsia="zh-CN"/>
        </w:rPr>
        <w:t xml:space="preserve">To reuse the existing UL RRC message </w:t>
      </w:r>
      <w:proofErr w:type="spellStart"/>
      <w:r w:rsidRPr="0020736C">
        <w:rPr>
          <w:rFonts w:ascii="Times New Roman" w:hAnsi="Times New Roman" w:cs="Times New Roman"/>
          <w:i/>
          <w:lang w:val="en-US" w:eastAsia="zh-CN"/>
        </w:rPr>
        <w:t>UEAssistanceInformation</w:t>
      </w:r>
      <w:proofErr w:type="spellEnd"/>
      <w:r w:rsidRPr="0020736C">
        <w:rPr>
          <w:rFonts w:ascii="Times New Roman" w:hAnsi="Times New Roman" w:cs="Times New Roman"/>
          <w:lang w:val="en-US" w:eastAsia="zh-CN"/>
        </w:rPr>
        <w:t xml:space="preserve"> </w:t>
      </w:r>
    </w:p>
    <w:p w14:paraId="55E9ACAC" w14:textId="77777777" w:rsidR="00DA6B47" w:rsidRPr="0020736C" w:rsidRDefault="00DA6B47" w:rsidP="00DA6B47">
      <w:pPr>
        <w:pStyle w:val="af5"/>
        <w:numPr>
          <w:ilvl w:val="0"/>
          <w:numId w:val="16"/>
        </w:numPr>
        <w:overflowPunct w:val="0"/>
        <w:autoSpaceDE w:val="0"/>
        <w:autoSpaceDN w:val="0"/>
        <w:adjustRightInd w:val="0"/>
        <w:spacing w:before="180" w:line="360" w:lineRule="auto"/>
        <w:jc w:val="both"/>
        <w:textAlignment w:val="baseline"/>
        <w:rPr>
          <w:rFonts w:ascii="Times New Roman" w:hAnsi="Times New Roman" w:cs="Times New Roman"/>
          <w:lang w:val="en-US" w:eastAsia="zh-CN"/>
        </w:rPr>
      </w:pPr>
      <w:r w:rsidRPr="0020736C">
        <w:rPr>
          <w:rFonts w:ascii="Times New Roman" w:hAnsi="Times New Roman" w:cs="Times New Roman"/>
          <w:lang w:val="en-US" w:eastAsia="zh-CN"/>
        </w:rPr>
        <w:t>To introduce a new RRC message</w:t>
      </w:r>
    </w:p>
    <w:p w14:paraId="276A75E2" w14:textId="5959B9EC" w:rsidR="00C517E5" w:rsidRPr="004F2B6B" w:rsidRDefault="00480011" w:rsidP="00726C4E">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Generally, the existing </w:t>
      </w:r>
      <w:proofErr w:type="spellStart"/>
      <w:r w:rsidRPr="00BB574E">
        <w:rPr>
          <w:i/>
          <w:sz w:val="22"/>
          <w:szCs w:val="22"/>
          <w:lang w:val="en-US" w:eastAsia="zh-CN"/>
        </w:rPr>
        <w:t>UEAssistanceInformation</w:t>
      </w:r>
      <w:proofErr w:type="spellEnd"/>
      <w:r>
        <w:rPr>
          <w:sz w:val="22"/>
          <w:lang w:val="en-US" w:eastAsia="zh-CN"/>
        </w:rPr>
        <w:t xml:space="preserve"> is mainly used for the connected UE. Reusing it for non-SDT indication may introduce much spec impact. Compared to it, the newly defined RRC message is st</w:t>
      </w:r>
      <w:r w:rsidR="00E85797">
        <w:rPr>
          <w:sz w:val="22"/>
          <w:lang w:val="en-US" w:eastAsia="zh-CN"/>
        </w:rPr>
        <w:t>raightforward and has less overhead. Therefore, we suggest introduc</w:t>
      </w:r>
      <w:r w:rsidR="00BB574E">
        <w:rPr>
          <w:sz w:val="22"/>
          <w:lang w:val="en-US" w:eastAsia="zh-CN"/>
        </w:rPr>
        <w:t>ing</w:t>
      </w:r>
      <w:r w:rsidR="00E85797">
        <w:rPr>
          <w:sz w:val="22"/>
          <w:lang w:val="en-US" w:eastAsia="zh-CN"/>
        </w:rPr>
        <w:t xml:space="preserve"> a new RRC message to transmit the non</w:t>
      </w:r>
      <w:r w:rsidR="00E85797">
        <w:rPr>
          <w:rFonts w:hint="eastAsia"/>
          <w:sz w:val="22"/>
          <w:lang w:val="en-US" w:eastAsia="zh-CN"/>
        </w:rPr>
        <w:t>-SDT</w:t>
      </w:r>
      <w:r w:rsidR="00E85797">
        <w:rPr>
          <w:sz w:val="22"/>
          <w:lang w:val="en-US" w:eastAsia="zh-CN"/>
        </w:rPr>
        <w:t xml:space="preserve"> indication. </w:t>
      </w:r>
    </w:p>
    <w:p w14:paraId="67726F7C" w14:textId="0217FFE2" w:rsidR="00D00C05" w:rsidRDefault="00E85797" w:rsidP="00726C4E">
      <w:pPr>
        <w:overflowPunct w:val="0"/>
        <w:autoSpaceDE w:val="0"/>
        <w:autoSpaceDN w:val="0"/>
        <w:adjustRightInd w:val="0"/>
        <w:spacing w:before="180" w:line="360" w:lineRule="auto"/>
        <w:jc w:val="both"/>
        <w:textAlignment w:val="baseline"/>
        <w:rPr>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w:t>
      </w:r>
      <w:r>
        <w:rPr>
          <w:b/>
          <w:sz w:val="22"/>
          <w:lang w:val="en-US" w:eastAsia="zh-CN"/>
        </w:rPr>
        <w:t>3</w:t>
      </w:r>
      <w:r w:rsidRPr="000D02C7">
        <w:rPr>
          <w:b/>
          <w:sz w:val="22"/>
          <w:lang w:val="en-US" w:eastAsia="zh-CN"/>
        </w:rPr>
        <w:t xml:space="preserve">: </w:t>
      </w:r>
      <w:r>
        <w:rPr>
          <w:b/>
          <w:sz w:val="22"/>
          <w:lang w:val="en-US" w:eastAsia="zh-CN"/>
        </w:rPr>
        <w:t>Introduce a new RRC message to transmit the non-SDT indication</w:t>
      </w:r>
      <w:r w:rsidRPr="000D02C7">
        <w:rPr>
          <w:b/>
          <w:sz w:val="22"/>
          <w:lang w:val="en-US" w:eastAsia="zh-CN"/>
        </w:rPr>
        <w:t>.</w:t>
      </w:r>
    </w:p>
    <w:p w14:paraId="6065033F" w14:textId="16B0500F" w:rsidR="003B3103" w:rsidRDefault="0062094D" w:rsidP="00726C4E">
      <w:pPr>
        <w:overflowPunct w:val="0"/>
        <w:autoSpaceDE w:val="0"/>
        <w:autoSpaceDN w:val="0"/>
        <w:adjustRightInd w:val="0"/>
        <w:spacing w:before="180" w:line="360" w:lineRule="auto"/>
        <w:jc w:val="both"/>
        <w:textAlignment w:val="baseline"/>
        <w:rPr>
          <w:sz w:val="22"/>
          <w:lang w:val="en-US" w:eastAsia="zh-CN"/>
        </w:rPr>
      </w:pPr>
      <w:r>
        <w:rPr>
          <w:rFonts w:hint="eastAsia"/>
          <w:sz w:val="22"/>
          <w:lang w:val="en-US" w:eastAsia="zh-CN"/>
        </w:rPr>
        <w:t>Next</w:t>
      </w:r>
      <w:r>
        <w:rPr>
          <w:sz w:val="22"/>
          <w:lang w:val="en-US" w:eastAsia="zh-CN"/>
        </w:rPr>
        <w:t>, the details of</w:t>
      </w:r>
      <w:r w:rsidR="00BB574E">
        <w:rPr>
          <w:sz w:val="22"/>
          <w:lang w:val="en-US" w:eastAsia="zh-CN"/>
        </w:rPr>
        <w:t xml:space="preserve"> the</w:t>
      </w:r>
      <w:r>
        <w:rPr>
          <w:sz w:val="22"/>
          <w:lang w:val="en-US" w:eastAsia="zh-CN"/>
        </w:rPr>
        <w:t xml:space="preserve"> content of the RRC message will be discussed. </w:t>
      </w:r>
      <w:r w:rsidR="008B059A">
        <w:rPr>
          <w:sz w:val="22"/>
          <w:lang w:val="en-US" w:eastAsia="zh-CN"/>
        </w:rPr>
        <w:t xml:space="preserve">Obviously, different non-SDT traffic may have different priorities. For example, if the non-SDT traffic is an emergency call, it </w:t>
      </w:r>
      <w:r w:rsidR="00A60A87">
        <w:rPr>
          <w:sz w:val="22"/>
          <w:lang w:val="en-US" w:eastAsia="zh-CN"/>
        </w:rPr>
        <w:t>would be configured</w:t>
      </w:r>
      <w:r w:rsidR="00476C3C">
        <w:rPr>
          <w:sz w:val="22"/>
          <w:lang w:val="en-US" w:eastAsia="zh-CN"/>
        </w:rPr>
        <w:t xml:space="preserve"> </w:t>
      </w:r>
      <w:r w:rsidR="008B059A">
        <w:rPr>
          <w:sz w:val="22"/>
          <w:lang w:val="en-US" w:eastAsia="zh-CN"/>
        </w:rPr>
        <w:t>with very high priority</w:t>
      </w:r>
      <w:r w:rsidR="00476C3C">
        <w:rPr>
          <w:sz w:val="22"/>
          <w:lang w:val="en-US" w:eastAsia="zh-CN"/>
        </w:rPr>
        <w:t xml:space="preserve">. </w:t>
      </w:r>
      <w:r w:rsidR="002C340C">
        <w:rPr>
          <w:sz w:val="22"/>
          <w:lang w:val="en-US" w:eastAsia="zh-CN"/>
        </w:rPr>
        <w:t xml:space="preserve">To help the NW </w:t>
      </w:r>
      <w:r w:rsidR="007D2E9A">
        <w:rPr>
          <w:sz w:val="22"/>
          <w:lang w:val="en-US" w:eastAsia="zh-CN"/>
        </w:rPr>
        <w:t>differentiate the non-SDT traffic priorities</w:t>
      </w:r>
      <w:r w:rsidR="002C340C">
        <w:rPr>
          <w:sz w:val="22"/>
          <w:lang w:val="en-US" w:eastAsia="zh-CN"/>
        </w:rPr>
        <w:t xml:space="preserve">, the resume </w:t>
      </w:r>
      <w:r w:rsidR="00FC570B">
        <w:rPr>
          <w:sz w:val="22"/>
          <w:lang w:val="en-US" w:eastAsia="zh-CN"/>
        </w:rPr>
        <w:t>cause should be introduced</w:t>
      </w:r>
      <w:r w:rsidR="001447D0">
        <w:rPr>
          <w:sz w:val="22"/>
          <w:lang w:val="en-US" w:eastAsia="zh-CN"/>
        </w:rPr>
        <w:t xml:space="preserve"> in the RRC message</w:t>
      </w:r>
      <w:r w:rsidR="00FC570B">
        <w:rPr>
          <w:sz w:val="22"/>
          <w:lang w:val="en-US" w:eastAsia="zh-CN"/>
        </w:rPr>
        <w:t xml:space="preserve">. </w:t>
      </w:r>
      <w:r w:rsidR="001447D0">
        <w:rPr>
          <w:sz w:val="22"/>
          <w:lang w:val="en-US" w:eastAsia="zh-CN"/>
        </w:rPr>
        <w:t xml:space="preserve">Therefore, it would be better to send </w:t>
      </w:r>
      <w:proofErr w:type="gramStart"/>
      <w:r w:rsidR="001447D0">
        <w:rPr>
          <w:sz w:val="22"/>
          <w:lang w:val="en-US" w:eastAsia="zh-CN"/>
        </w:rPr>
        <w:t>an</w:t>
      </w:r>
      <w:proofErr w:type="gramEnd"/>
      <w:r w:rsidR="001447D0">
        <w:rPr>
          <w:sz w:val="22"/>
          <w:lang w:val="en-US" w:eastAsia="zh-CN"/>
        </w:rPr>
        <w:t xml:space="preserve"> LS to CT1 to confirm whether NAS provides the resume cause or not. If so, the resume cause should be included in the RRC message. </w:t>
      </w:r>
    </w:p>
    <w:p w14:paraId="44A9615E" w14:textId="2C043855" w:rsidR="003B3103" w:rsidRDefault="001447D0" w:rsidP="00726C4E">
      <w:pPr>
        <w:overflowPunct w:val="0"/>
        <w:autoSpaceDE w:val="0"/>
        <w:autoSpaceDN w:val="0"/>
        <w:adjustRightInd w:val="0"/>
        <w:spacing w:before="180" w:line="360" w:lineRule="auto"/>
        <w:jc w:val="both"/>
        <w:textAlignment w:val="baseline"/>
        <w:rPr>
          <w:sz w:val="22"/>
          <w:lang w:val="en-US" w:eastAsia="zh-CN"/>
        </w:rPr>
      </w:pPr>
      <w:r w:rsidRPr="000D02C7">
        <w:rPr>
          <w:b/>
          <w:sz w:val="22"/>
          <w:lang w:val="en-US" w:eastAsia="zh-CN"/>
        </w:rPr>
        <w:t>Propos</w:t>
      </w:r>
      <w:r>
        <w:rPr>
          <w:b/>
          <w:sz w:val="22"/>
          <w:lang w:val="en-US" w:eastAsia="zh-CN"/>
        </w:rPr>
        <w:t>al 4</w:t>
      </w:r>
      <w:r w:rsidRPr="000D02C7">
        <w:rPr>
          <w:b/>
          <w:sz w:val="22"/>
          <w:lang w:val="en-US" w:eastAsia="zh-CN"/>
        </w:rPr>
        <w:t xml:space="preserve">: </w:t>
      </w:r>
      <w:r>
        <w:rPr>
          <w:b/>
          <w:sz w:val="22"/>
          <w:lang w:val="en-US" w:eastAsia="zh-CN"/>
        </w:rPr>
        <w:t>I</w:t>
      </w:r>
      <w:r w:rsidRPr="00B6495F">
        <w:rPr>
          <w:b/>
          <w:sz w:val="22"/>
          <w:lang w:val="en-US" w:eastAsia="zh-CN"/>
        </w:rPr>
        <w:t>f NAS provides resume cause</w:t>
      </w:r>
      <w:r>
        <w:rPr>
          <w:b/>
          <w:sz w:val="22"/>
          <w:lang w:val="en-US" w:eastAsia="zh-CN"/>
        </w:rPr>
        <w:t>, it should be included</w:t>
      </w:r>
      <w:r w:rsidRPr="000D02C7">
        <w:rPr>
          <w:b/>
          <w:sz w:val="22"/>
          <w:lang w:val="en-US" w:eastAsia="zh-CN"/>
        </w:rPr>
        <w:t xml:space="preserve"> in th</w:t>
      </w:r>
      <w:r>
        <w:rPr>
          <w:b/>
          <w:sz w:val="22"/>
          <w:lang w:val="en-US" w:eastAsia="zh-CN"/>
        </w:rPr>
        <w:t>e new</w:t>
      </w:r>
      <w:r w:rsidRPr="000D02C7">
        <w:rPr>
          <w:b/>
          <w:sz w:val="22"/>
          <w:lang w:val="en-US" w:eastAsia="zh-CN"/>
        </w:rPr>
        <w:t xml:space="preserve"> RRC message</w:t>
      </w:r>
      <w:r w:rsidR="00142751">
        <w:rPr>
          <w:b/>
          <w:sz w:val="22"/>
          <w:lang w:val="en-US" w:eastAsia="zh-CN"/>
        </w:rPr>
        <w:t>.</w:t>
      </w:r>
    </w:p>
    <w:p w14:paraId="3B8D88F2" w14:textId="25251758" w:rsidR="005309C0" w:rsidRDefault="00A60A87" w:rsidP="00726C4E">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After the UE transmits the RRC message containing the non-SDT traffic indication, it will expect the NW response. However, if the error occurs, there will be no response. To help the UE detect the errors, the SDT failure timer should be reused. </w:t>
      </w:r>
      <w:r w:rsidR="00A0398A">
        <w:rPr>
          <w:sz w:val="22"/>
          <w:lang w:val="en-US" w:eastAsia="zh-CN"/>
        </w:rPr>
        <w:t>Specifically</w:t>
      </w:r>
      <w:r>
        <w:rPr>
          <w:sz w:val="22"/>
          <w:lang w:val="en-US" w:eastAsia="zh-CN"/>
        </w:rPr>
        <w:t xml:space="preserve">, the SDT failure timer is started upon the initiation of SDT transmission. Once there is no response before the timer expires, the SDT procedure will be considered to be failed. Therefore, some recovery methods will be performed.  </w:t>
      </w:r>
    </w:p>
    <w:p w14:paraId="4B954058" w14:textId="3943D4A4" w:rsidR="00053EE1" w:rsidRDefault="00A0398A" w:rsidP="00726C4E">
      <w:pPr>
        <w:overflowPunct w:val="0"/>
        <w:autoSpaceDE w:val="0"/>
        <w:autoSpaceDN w:val="0"/>
        <w:adjustRightInd w:val="0"/>
        <w:spacing w:before="180" w:line="360" w:lineRule="auto"/>
        <w:jc w:val="both"/>
        <w:textAlignment w:val="baseline"/>
        <w:rPr>
          <w:sz w:val="22"/>
          <w:lang w:val="en-US" w:eastAsia="zh-CN"/>
        </w:rPr>
      </w:pPr>
      <w:r w:rsidRPr="000D02C7">
        <w:rPr>
          <w:b/>
          <w:sz w:val="22"/>
          <w:lang w:val="en-US" w:eastAsia="zh-CN"/>
        </w:rPr>
        <w:t>Propos</w:t>
      </w:r>
      <w:r>
        <w:rPr>
          <w:b/>
          <w:sz w:val="22"/>
          <w:lang w:val="en-US" w:eastAsia="zh-CN"/>
        </w:rPr>
        <w:t>al 5</w:t>
      </w:r>
      <w:r w:rsidRPr="007552FF">
        <w:rPr>
          <w:b/>
          <w:sz w:val="22"/>
          <w:lang w:val="en-US" w:eastAsia="zh-CN"/>
        </w:rPr>
        <w:t xml:space="preserve">: </w:t>
      </w:r>
      <w:r>
        <w:rPr>
          <w:b/>
          <w:sz w:val="22"/>
          <w:lang w:val="en-US" w:eastAsia="zh-CN"/>
        </w:rPr>
        <w:t>For DCCH solution, t</w:t>
      </w:r>
      <w:r w:rsidRPr="007552FF">
        <w:rPr>
          <w:b/>
          <w:sz w:val="22"/>
          <w:lang w:val="en-US" w:eastAsia="zh-CN"/>
        </w:rPr>
        <w:t xml:space="preserve">he </w:t>
      </w:r>
      <w:r>
        <w:rPr>
          <w:b/>
          <w:sz w:val="22"/>
          <w:lang w:val="en-US" w:eastAsia="zh-CN"/>
        </w:rPr>
        <w:t>SDT failure detection timer can be reused to handle the error recovery</w:t>
      </w:r>
      <w:r w:rsidRPr="0027648C">
        <w:rPr>
          <w:b/>
          <w:sz w:val="22"/>
          <w:lang w:val="en-US" w:eastAsia="zh-CN"/>
        </w:rPr>
        <w:t>.</w:t>
      </w:r>
    </w:p>
    <w:p w14:paraId="05A03036" w14:textId="13CBC9CF" w:rsidR="009305D7" w:rsidRDefault="00021E43" w:rsidP="00726C4E">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 xml:space="preserve">In the SDT procedure, the last serving </w:t>
      </w:r>
      <w:proofErr w:type="spellStart"/>
      <w:r>
        <w:rPr>
          <w:sz w:val="22"/>
          <w:lang w:val="en-US" w:eastAsia="zh-CN"/>
        </w:rPr>
        <w:t>gNB</w:t>
      </w:r>
      <w:proofErr w:type="spellEnd"/>
      <w:r>
        <w:rPr>
          <w:sz w:val="22"/>
          <w:lang w:val="en-US" w:eastAsia="zh-CN"/>
        </w:rPr>
        <w:t xml:space="preserve"> decides whether to relocate the UE context or not. For DCCH solution</w:t>
      </w:r>
      <w:r w:rsidR="009305D7">
        <w:rPr>
          <w:sz w:val="22"/>
          <w:lang w:val="en-US" w:eastAsia="zh-CN"/>
        </w:rPr>
        <w:t xml:space="preserve">, if the serving </w:t>
      </w:r>
      <w:proofErr w:type="spellStart"/>
      <w:r w:rsidR="009305D7">
        <w:rPr>
          <w:sz w:val="22"/>
          <w:lang w:val="en-US" w:eastAsia="zh-CN"/>
        </w:rPr>
        <w:t>gNB</w:t>
      </w:r>
      <w:proofErr w:type="spellEnd"/>
      <w:r w:rsidR="009305D7">
        <w:rPr>
          <w:sz w:val="22"/>
          <w:lang w:val="en-US" w:eastAsia="zh-CN"/>
        </w:rPr>
        <w:t xml:space="preserve"> has not retrieved the UE context, it cannot decode the RRC message. Therefore, the serving </w:t>
      </w:r>
      <w:proofErr w:type="spellStart"/>
      <w:r w:rsidR="009305D7">
        <w:rPr>
          <w:sz w:val="22"/>
          <w:lang w:val="en-US" w:eastAsia="zh-CN"/>
        </w:rPr>
        <w:t>gNB</w:t>
      </w:r>
      <w:proofErr w:type="spellEnd"/>
      <w:r w:rsidR="009305D7">
        <w:rPr>
          <w:sz w:val="22"/>
          <w:lang w:val="en-US" w:eastAsia="zh-CN"/>
        </w:rPr>
        <w:t xml:space="preserve"> </w:t>
      </w:r>
      <w:r w:rsidR="00B47B36">
        <w:rPr>
          <w:sz w:val="22"/>
          <w:lang w:val="en-US" w:eastAsia="zh-CN"/>
        </w:rPr>
        <w:t xml:space="preserve">has to </w:t>
      </w:r>
      <w:r w:rsidR="009305D7">
        <w:rPr>
          <w:sz w:val="22"/>
          <w:lang w:val="en-US" w:eastAsia="zh-CN"/>
        </w:rPr>
        <w:t xml:space="preserve">transmit the RRC message to the last serving </w:t>
      </w:r>
      <w:proofErr w:type="spellStart"/>
      <w:r w:rsidR="009305D7">
        <w:rPr>
          <w:sz w:val="22"/>
          <w:lang w:val="en-US" w:eastAsia="zh-CN"/>
        </w:rPr>
        <w:t>gNB</w:t>
      </w:r>
      <w:proofErr w:type="spellEnd"/>
      <w:r w:rsidR="009305D7">
        <w:rPr>
          <w:sz w:val="22"/>
          <w:lang w:val="en-US" w:eastAsia="zh-CN"/>
        </w:rPr>
        <w:t xml:space="preserve"> to decode it. After receiving the RRC message, the last serving </w:t>
      </w:r>
      <w:proofErr w:type="spellStart"/>
      <w:r w:rsidR="009305D7">
        <w:rPr>
          <w:sz w:val="22"/>
          <w:lang w:val="en-US" w:eastAsia="zh-CN"/>
        </w:rPr>
        <w:t>gNB</w:t>
      </w:r>
      <w:proofErr w:type="spellEnd"/>
      <w:r w:rsidR="009305D7">
        <w:rPr>
          <w:sz w:val="22"/>
          <w:lang w:val="en-US" w:eastAsia="zh-CN"/>
        </w:rPr>
        <w:t xml:space="preserve"> makes the decision about context relocation. </w:t>
      </w:r>
    </w:p>
    <w:p w14:paraId="7D256B55" w14:textId="48AD71B3" w:rsidR="00021E43" w:rsidRPr="009305D7" w:rsidRDefault="009305D7" w:rsidP="00726C4E">
      <w:pPr>
        <w:overflowPunct w:val="0"/>
        <w:autoSpaceDE w:val="0"/>
        <w:autoSpaceDN w:val="0"/>
        <w:adjustRightInd w:val="0"/>
        <w:spacing w:before="180" w:line="360" w:lineRule="auto"/>
        <w:jc w:val="both"/>
        <w:textAlignment w:val="baseline"/>
        <w:rPr>
          <w:sz w:val="22"/>
          <w:lang w:val="en-US" w:eastAsia="zh-CN"/>
        </w:rPr>
      </w:pPr>
      <w:r w:rsidRPr="007552FF">
        <w:rPr>
          <w:b/>
          <w:sz w:val="22"/>
          <w:lang w:val="en-US" w:eastAsia="zh-CN"/>
        </w:rPr>
        <w:t>Propos</w:t>
      </w:r>
      <w:r>
        <w:rPr>
          <w:b/>
          <w:sz w:val="22"/>
          <w:lang w:val="en-US" w:eastAsia="zh-CN"/>
        </w:rPr>
        <w:t xml:space="preserve">al 6: For DCCH solution, </w:t>
      </w:r>
      <w:r>
        <w:rPr>
          <w:rFonts w:hint="eastAsia"/>
          <w:b/>
          <w:sz w:val="22"/>
          <w:lang w:val="en-US" w:eastAsia="zh-CN"/>
        </w:rPr>
        <w:t>the</w:t>
      </w:r>
      <w:r>
        <w:rPr>
          <w:b/>
          <w:sz w:val="22"/>
          <w:lang w:val="en-US" w:eastAsia="zh-CN"/>
        </w:rPr>
        <w:t xml:space="preserve"> </w:t>
      </w:r>
      <w:r>
        <w:rPr>
          <w:rFonts w:hint="eastAsia"/>
          <w:b/>
          <w:sz w:val="22"/>
          <w:lang w:val="en-US" w:eastAsia="zh-CN"/>
        </w:rPr>
        <w:t>last</w:t>
      </w:r>
      <w:r>
        <w:rPr>
          <w:b/>
          <w:sz w:val="22"/>
          <w:lang w:val="en-US" w:eastAsia="zh-CN"/>
        </w:rPr>
        <w:t xml:space="preserve"> </w:t>
      </w:r>
      <w:r w:rsidRPr="008E2304">
        <w:rPr>
          <w:b/>
          <w:sz w:val="22"/>
          <w:lang w:val="en-US" w:eastAsia="zh-CN"/>
        </w:rPr>
        <w:t xml:space="preserve">serving </w:t>
      </w:r>
      <w:proofErr w:type="spellStart"/>
      <w:r w:rsidRPr="008E2304">
        <w:rPr>
          <w:b/>
          <w:sz w:val="22"/>
          <w:lang w:val="en-US" w:eastAsia="zh-CN"/>
        </w:rPr>
        <w:t>gNB</w:t>
      </w:r>
      <w:proofErr w:type="spellEnd"/>
      <w:r w:rsidRPr="008E2304">
        <w:rPr>
          <w:b/>
          <w:sz w:val="22"/>
          <w:lang w:val="en-US" w:eastAsia="zh-CN"/>
        </w:rPr>
        <w:t xml:space="preserve"> makes the decision about context relocation.</w:t>
      </w:r>
    </w:p>
    <w:p w14:paraId="15555D9C" w14:textId="4A77A7F6" w:rsidR="007C0818" w:rsidRDefault="00971724" w:rsidP="00726C4E">
      <w:pPr>
        <w:overflowPunct w:val="0"/>
        <w:autoSpaceDE w:val="0"/>
        <w:autoSpaceDN w:val="0"/>
        <w:adjustRightInd w:val="0"/>
        <w:spacing w:before="180" w:line="360" w:lineRule="auto"/>
        <w:jc w:val="both"/>
        <w:textAlignment w:val="baseline"/>
        <w:rPr>
          <w:sz w:val="22"/>
          <w:lang w:val="en-US" w:eastAsia="zh-CN"/>
        </w:rPr>
      </w:pPr>
      <w:r>
        <w:rPr>
          <w:sz w:val="22"/>
          <w:lang w:val="en-US" w:eastAsia="zh-CN"/>
        </w:rPr>
        <w:t>Considering that</w:t>
      </w:r>
      <w:r w:rsidR="009305D7">
        <w:rPr>
          <w:sz w:val="22"/>
          <w:lang w:val="en-US" w:eastAsia="zh-CN"/>
        </w:rPr>
        <w:t xml:space="preserve"> the SDT data is </w:t>
      </w:r>
      <w:r>
        <w:rPr>
          <w:sz w:val="22"/>
          <w:lang w:val="en-US" w:eastAsia="zh-CN"/>
        </w:rPr>
        <w:t>contained</w:t>
      </w:r>
      <w:r w:rsidR="009305D7">
        <w:rPr>
          <w:sz w:val="22"/>
          <w:lang w:val="en-US" w:eastAsia="zh-CN"/>
        </w:rPr>
        <w:t xml:space="preserve"> in </w:t>
      </w:r>
      <w:proofErr w:type="spellStart"/>
      <w:r w:rsidR="009305D7">
        <w:rPr>
          <w:sz w:val="22"/>
          <w:lang w:val="en-US" w:eastAsia="zh-CN"/>
        </w:rPr>
        <w:t>MsgA</w:t>
      </w:r>
      <w:proofErr w:type="spellEnd"/>
      <w:r w:rsidR="009305D7">
        <w:rPr>
          <w:sz w:val="22"/>
          <w:lang w:val="en-US" w:eastAsia="zh-CN"/>
        </w:rPr>
        <w:t xml:space="preserve"> or Msg3</w:t>
      </w:r>
      <w:r>
        <w:rPr>
          <w:sz w:val="22"/>
          <w:lang w:val="en-US" w:eastAsia="zh-CN"/>
        </w:rPr>
        <w:t>,</w:t>
      </w:r>
      <w:r w:rsidR="009305D7">
        <w:rPr>
          <w:sz w:val="22"/>
          <w:lang w:val="en-US" w:eastAsia="zh-CN"/>
        </w:rPr>
        <w:t xml:space="preserve"> most time of the SDT procedure will be spent in RA-procedure. </w:t>
      </w:r>
      <w:r>
        <w:rPr>
          <w:sz w:val="22"/>
          <w:lang w:val="en-US" w:eastAsia="zh-CN"/>
        </w:rPr>
        <w:t>Therefore, the likelihood that the non-SDT data arrives during the SDT session is worth considering</w:t>
      </w:r>
      <w:r w:rsidR="009305D7">
        <w:rPr>
          <w:sz w:val="22"/>
          <w:lang w:val="en-US" w:eastAsia="zh-CN"/>
        </w:rPr>
        <w:t>.</w:t>
      </w:r>
      <w:r>
        <w:rPr>
          <w:sz w:val="22"/>
          <w:lang w:val="en-US" w:eastAsia="zh-CN"/>
        </w:rPr>
        <w:t xml:space="preserve"> According to the current spec, after the UE sends the RACH preamble, it will simply wait for the network response even if some new triggers occur</w:t>
      </w:r>
      <w:r w:rsidR="007C0818">
        <w:rPr>
          <w:sz w:val="22"/>
          <w:lang w:val="en-US" w:eastAsia="zh-CN"/>
        </w:rPr>
        <w:t xml:space="preserve">. Therefore, for DCCH solution, the UE can follow the legacy procedure. In case non-SDT </w:t>
      </w:r>
      <w:r w:rsidR="007C0818">
        <w:rPr>
          <w:sz w:val="22"/>
          <w:lang w:val="en-US" w:eastAsia="zh-CN"/>
        </w:rPr>
        <w:lastRenderedPageBreak/>
        <w:t xml:space="preserve">data arrives during the SDT procedure, the UE sends the RACH preamble to the NW even if there is an ongoing RA procedure. Therefore, there will be no data loss for DCCH solution. </w:t>
      </w:r>
    </w:p>
    <w:p w14:paraId="7CB2E6FA" w14:textId="5601E2C8" w:rsidR="007459DA" w:rsidRDefault="007C0818" w:rsidP="00726C4E">
      <w:pPr>
        <w:overflowPunct w:val="0"/>
        <w:autoSpaceDE w:val="0"/>
        <w:autoSpaceDN w:val="0"/>
        <w:adjustRightInd w:val="0"/>
        <w:spacing w:before="180" w:line="360" w:lineRule="auto"/>
        <w:jc w:val="both"/>
        <w:textAlignment w:val="baseline"/>
        <w:rPr>
          <w:b/>
          <w:sz w:val="22"/>
          <w:lang w:val="en-US" w:eastAsia="zh-CN"/>
        </w:rPr>
      </w:pPr>
      <w:r w:rsidRPr="007552FF">
        <w:rPr>
          <w:b/>
          <w:sz w:val="22"/>
          <w:lang w:val="en-US" w:eastAsia="zh-CN"/>
        </w:rPr>
        <w:t>Propos</w:t>
      </w:r>
      <w:r>
        <w:rPr>
          <w:b/>
          <w:sz w:val="22"/>
          <w:lang w:val="en-US" w:eastAsia="zh-CN"/>
        </w:rPr>
        <w:t>al</w:t>
      </w:r>
      <w:r w:rsidRPr="007552FF" w:rsidDel="000B1C6B">
        <w:rPr>
          <w:b/>
          <w:sz w:val="22"/>
          <w:lang w:val="en-US" w:eastAsia="zh-CN"/>
        </w:rPr>
        <w:t xml:space="preserve"> </w:t>
      </w:r>
      <w:r>
        <w:rPr>
          <w:b/>
          <w:sz w:val="22"/>
          <w:lang w:val="en-US" w:eastAsia="zh-CN"/>
        </w:rPr>
        <w:t xml:space="preserve">7: DCCH solution has </w:t>
      </w:r>
      <w:r w:rsidR="007459DA">
        <w:rPr>
          <w:b/>
          <w:sz w:val="22"/>
          <w:lang w:val="en-US" w:eastAsia="zh-CN"/>
        </w:rPr>
        <w:t>no data loss</w:t>
      </w:r>
      <w:r w:rsidR="00142751">
        <w:rPr>
          <w:b/>
          <w:sz w:val="22"/>
          <w:lang w:val="en-US" w:eastAsia="zh-CN"/>
        </w:rPr>
        <w:t xml:space="preserve"> </w:t>
      </w:r>
      <w:r w:rsidR="00142751">
        <w:rPr>
          <w:rFonts w:hint="eastAsia"/>
          <w:b/>
          <w:sz w:val="22"/>
          <w:lang w:val="en-US" w:eastAsia="zh-CN"/>
        </w:rPr>
        <w:t>and</w:t>
      </w:r>
      <w:r w:rsidR="00142751">
        <w:rPr>
          <w:b/>
          <w:sz w:val="22"/>
          <w:lang w:val="en-US" w:eastAsia="zh-CN"/>
        </w:rPr>
        <w:t xml:space="preserve"> minimal spec impact</w:t>
      </w:r>
      <w:r w:rsidR="007459DA">
        <w:rPr>
          <w:b/>
          <w:sz w:val="22"/>
          <w:lang w:val="en-US" w:eastAsia="zh-CN"/>
        </w:rPr>
        <w:t xml:space="preserve">. </w:t>
      </w:r>
    </w:p>
    <w:p w14:paraId="661A009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0E9556CF" w14:textId="76C89627" w:rsidR="000B1DB8" w:rsidRDefault="00527415" w:rsidP="00854EF6">
      <w:pPr>
        <w:spacing w:after="0" w:line="360" w:lineRule="auto"/>
        <w:jc w:val="both"/>
        <w:rPr>
          <w:sz w:val="22"/>
          <w:lang w:val="pl-PL" w:eastAsia="zh-CN"/>
        </w:rPr>
      </w:pPr>
      <w:r w:rsidRPr="00567508">
        <w:rPr>
          <w:sz w:val="22"/>
          <w:szCs w:val="22"/>
          <w:lang w:eastAsia="zh-CN"/>
        </w:rPr>
        <w:t xml:space="preserve">The paper </w:t>
      </w:r>
      <w:r w:rsidR="00117D6E">
        <w:rPr>
          <w:sz w:val="22"/>
          <w:szCs w:val="22"/>
          <w:lang w:eastAsia="zh-CN"/>
        </w:rPr>
        <w:t>analyses</w:t>
      </w:r>
      <w:r w:rsidRPr="00567508">
        <w:rPr>
          <w:sz w:val="22"/>
          <w:szCs w:val="22"/>
          <w:lang w:eastAsia="zh-CN"/>
        </w:rPr>
        <w:t xml:space="preserve"> </w:t>
      </w:r>
      <w:r w:rsidR="00B670F1">
        <w:rPr>
          <w:sz w:val="22"/>
          <w:lang w:val="pl-PL" w:eastAsia="zh-CN"/>
        </w:rPr>
        <w:t xml:space="preserve">the </w:t>
      </w:r>
      <w:r w:rsidR="000B1DB8">
        <w:rPr>
          <w:sz w:val="22"/>
          <w:lang w:val="pl-PL" w:eastAsia="zh-CN"/>
        </w:rPr>
        <w:t xml:space="preserve">issues regarding </w:t>
      </w:r>
      <w:r w:rsidR="00653F5E">
        <w:rPr>
          <w:sz w:val="22"/>
          <w:lang w:val="pl-PL" w:eastAsia="zh-CN"/>
        </w:rPr>
        <w:t xml:space="preserve">the </w:t>
      </w:r>
      <w:r w:rsidR="0043230F">
        <w:rPr>
          <w:sz w:val="22"/>
          <w:szCs w:val="22"/>
          <w:lang w:eastAsia="zh-CN"/>
        </w:rPr>
        <w:t>UP issues in SDT</w:t>
      </w:r>
      <w:r w:rsidR="000B1DB8">
        <w:rPr>
          <w:sz w:val="22"/>
          <w:lang w:val="pl-PL" w:eastAsia="zh-CN"/>
        </w:rPr>
        <w:t>, and concludes the following proposal</w:t>
      </w:r>
      <w:r w:rsidR="00653F5E">
        <w:rPr>
          <w:sz w:val="22"/>
          <w:lang w:val="pl-PL" w:eastAsia="zh-CN"/>
        </w:rPr>
        <w:t>s</w:t>
      </w:r>
      <w:r w:rsidR="000B1DB8">
        <w:rPr>
          <w:sz w:val="22"/>
          <w:lang w:val="pl-PL" w:eastAsia="zh-CN"/>
        </w:rPr>
        <w:t>:</w:t>
      </w:r>
    </w:p>
    <w:p w14:paraId="122FEE49" w14:textId="11442F52" w:rsidR="00ED7C30" w:rsidRDefault="00142751" w:rsidP="00AB3E8C">
      <w:pPr>
        <w:overflowPunct w:val="0"/>
        <w:autoSpaceDE w:val="0"/>
        <w:autoSpaceDN w:val="0"/>
        <w:adjustRightInd w:val="0"/>
        <w:spacing w:before="180" w:line="360" w:lineRule="auto"/>
        <w:jc w:val="both"/>
        <w:textAlignment w:val="baseline"/>
        <w:rPr>
          <w:b/>
          <w:sz w:val="22"/>
          <w:lang w:val="en-US" w:eastAsia="zh-CN"/>
        </w:rPr>
      </w:pPr>
      <w:r w:rsidRPr="00142751">
        <w:rPr>
          <w:b/>
          <w:sz w:val="22"/>
          <w:lang w:val="en-US" w:eastAsia="zh-CN"/>
        </w:rPr>
        <w:t xml:space="preserve">Proposal 1: To keep the CG-SDT configuration still valid in the next RRC Resume procedure, the UE behavior upon reception of </w:t>
      </w:r>
      <w:proofErr w:type="spellStart"/>
      <w:r w:rsidRPr="006C4D49">
        <w:rPr>
          <w:b/>
          <w:i/>
          <w:sz w:val="22"/>
          <w:lang w:val="en-US" w:eastAsia="zh-CN"/>
        </w:rPr>
        <w:t>RRCReject</w:t>
      </w:r>
      <w:proofErr w:type="spellEnd"/>
      <w:r w:rsidRPr="00142751">
        <w:rPr>
          <w:b/>
          <w:sz w:val="22"/>
          <w:lang w:val="en-US" w:eastAsia="zh-CN"/>
        </w:rPr>
        <w:t xml:space="preserve"> should be modified.</w:t>
      </w:r>
    </w:p>
    <w:p w14:paraId="6D72D0EE" w14:textId="7467F8D2" w:rsidR="00664561" w:rsidRDefault="00142751" w:rsidP="00AB3E8C">
      <w:pPr>
        <w:overflowPunct w:val="0"/>
        <w:autoSpaceDE w:val="0"/>
        <w:autoSpaceDN w:val="0"/>
        <w:adjustRightInd w:val="0"/>
        <w:spacing w:before="180" w:line="360" w:lineRule="auto"/>
        <w:jc w:val="both"/>
        <w:textAlignment w:val="baseline"/>
        <w:rPr>
          <w:b/>
          <w:sz w:val="22"/>
          <w:lang w:val="en-US" w:eastAsia="zh-CN"/>
        </w:rPr>
      </w:pPr>
      <w:r w:rsidRPr="000D02C7">
        <w:rPr>
          <w:b/>
          <w:sz w:val="22"/>
          <w:lang w:val="en-US" w:eastAsia="zh-CN"/>
        </w:rPr>
        <w:t>Propos</w:t>
      </w:r>
      <w:r>
        <w:rPr>
          <w:b/>
          <w:sz w:val="22"/>
          <w:lang w:val="en-US" w:eastAsia="zh-CN"/>
        </w:rPr>
        <w:t>al</w:t>
      </w:r>
      <w:r w:rsidRPr="000D02C7">
        <w:rPr>
          <w:b/>
          <w:sz w:val="22"/>
          <w:lang w:val="en-US" w:eastAsia="zh-CN"/>
        </w:rPr>
        <w:t xml:space="preserve"> </w:t>
      </w:r>
      <w:r>
        <w:rPr>
          <w:b/>
          <w:sz w:val="22"/>
          <w:lang w:val="en-US" w:eastAsia="zh-CN"/>
        </w:rPr>
        <w:t>2</w:t>
      </w:r>
      <w:r w:rsidRPr="000D02C7">
        <w:rPr>
          <w:b/>
          <w:sz w:val="22"/>
          <w:lang w:val="en-US" w:eastAsia="zh-CN"/>
        </w:rPr>
        <w:t>:</w:t>
      </w:r>
      <w:r>
        <w:rPr>
          <w:b/>
          <w:sz w:val="22"/>
          <w:lang w:val="en-US" w:eastAsia="zh-CN"/>
        </w:rPr>
        <w:t xml:space="preserve"> </w:t>
      </w:r>
      <w:r w:rsidRPr="00166B28">
        <w:rPr>
          <w:b/>
          <w:sz w:val="22"/>
          <w:lang w:val="en-US" w:eastAsia="zh-CN"/>
        </w:rPr>
        <w:t>To avoid the key stream reuse,</w:t>
      </w:r>
      <w:r>
        <w:rPr>
          <w:b/>
          <w:sz w:val="22"/>
          <w:lang w:val="en-US" w:eastAsia="zh-CN"/>
        </w:rPr>
        <w:t xml:space="preserve"> </w:t>
      </w:r>
      <w:r w:rsidRPr="00672F17">
        <w:rPr>
          <w:b/>
          <w:sz w:val="22"/>
          <w:lang w:val="en-US" w:eastAsia="zh-CN"/>
        </w:rPr>
        <w:t xml:space="preserve">UE </w:t>
      </w:r>
      <w:r>
        <w:rPr>
          <w:b/>
          <w:sz w:val="22"/>
          <w:lang w:val="en-US" w:eastAsia="zh-CN"/>
        </w:rPr>
        <w:t>can</w:t>
      </w:r>
      <w:r w:rsidRPr="00672F17">
        <w:rPr>
          <w:b/>
          <w:sz w:val="22"/>
          <w:lang w:val="en-US" w:eastAsia="zh-CN"/>
        </w:rPr>
        <w:t xml:space="preserve"> continue PDCP COUNT value in the second RRC Resume procedure</w:t>
      </w:r>
      <w:r>
        <w:rPr>
          <w:b/>
          <w:sz w:val="22"/>
          <w:lang w:val="en-US" w:eastAsia="zh-CN"/>
        </w:rPr>
        <w:t>.</w:t>
      </w:r>
    </w:p>
    <w:p w14:paraId="74B7BE07" w14:textId="7E1955B5" w:rsidR="00142751" w:rsidRDefault="00142751" w:rsidP="00AB3E8C">
      <w:pPr>
        <w:overflowPunct w:val="0"/>
        <w:autoSpaceDE w:val="0"/>
        <w:autoSpaceDN w:val="0"/>
        <w:adjustRightInd w:val="0"/>
        <w:spacing w:before="180" w:line="360" w:lineRule="auto"/>
        <w:jc w:val="both"/>
        <w:textAlignment w:val="baseline"/>
        <w:rPr>
          <w:b/>
          <w:sz w:val="22"/>
          <w:lang w:val="en-US" w:eastAsia="zh-CN"/>
        </w:rPr>
      </w:pPr>
      <w:r w:rsidRPr="00142751">
        <w:rPr>
          <w:b/>
          <w:sz w:val="22"/>
          <w:lang w:val="en-US" w:eastAsia="zh-CN"/>
        </w:rPr>
        <w:t>Proposal 3: Introduce a new RRC message to transmit the non-SDT indication.</w:t>
      </w:r>
    </w:p>
    <w:p w14:paraId="2CFA0321" w14:textId="6565AF82" w:rsidR="00142751" w:rsidRDefault="00142751" w:rsidP="00AB3E8C">
      <w:pPr>
        <w:overflowPunct w:val="0"/>
        <w:autoSpaceDE w:val="0"/>
        <w:autoSpaceDN w:val="0"/>
        <w:adjustRightInd w:val="0"/>
        <w:spacing w:before="180" w:line="360" w:lineRule="auto"/>
        <w:jc w:val="both"/>
        <w:textAlignment w:val="baseline"/>
        <w:rPr>
          <w:b/>
          <w:sz w:val="22"/>
          <w:lang w:val="en-US" w:eastAsia="zh-CN"/>
        </w:rPr>
      </w:pPr>
      <w:r w:rsidRPr="00142751">
        <w:rPr>
          <w:b/>
          <w:sz w:val="22"/>
          <w:lang w:val="en-US" w:eastAsia="zh-CN"/>
        </w:rPr>
        <w:t>Proposal 4: If NAS provides resume cause, it should be included in the new RRC message.</w:t>
      </w:r>
    </w:p>
    <w:p w14:paraId="090AF555" w14:textId="76EA9078" w:rsidR="00142751" w:rsidRDefault="00142751" w:rsidP="00AB3E8C">
      <w:pPr>
        <w:overflowPunct w:val="0"/>
        <w:autoSpaceDE w:val="0"/>
        <w:autoSpaceDN w:val="0"/>
        <w:adjustRightInd w:val="0"/>
        <w:spacing w:before="180" w:line="360" w:lineRule="auto"/>
        <w:jc w:val="both"/>
        <w:textAlignment w:val="baseline"/>
        <w:rPr>
          <w:b/>
          <w:sz w:val="22"/>
          <w:lang w:val="en-US" w:eastAsia="zh-CN"/>
        </w:rPr>
      </w:pPr>
      <w:r w:rsidRPr="00142751">
        <w:rPr>
          <w:b/>
          <w:sz w:val="22"/>
          <w:lang w:val="en-US" w:eastAsia="zh-CN"/>
        </w:rPr>
        <w:t>Proposal 5: For DCCH solution, the SDT failure detection timer can be reused to handle the error recovery.</w:t>
      </w:r>
    </w:p>
    <w:p w14:paraId="1FB547D4" w14:textId="1BA24E19" w:rsidR="00142751" w:rsidRDefault="00142751" w:rsidP="00AB3E8C">
      <w:pPr>
        <w:overflowPunct w:val="0"/>
        <w:autoSpaceDE w:val="0"/>
        <w:autoSpaceDN w:val="0"/>
        <w:adjustRightInd w:val="0"/>
        <w:spacing w:before="180" w:line="360" w:lineRule="auto"/>
        <w:jc w:val="both"/>
        <w:textAlignment w:val="baseline"/>
        <w:rPr>
          <w:b/>
          <w:sz w:val="22"/>
          <w:lang w:val="en-US" w:eastAsia="zh-CN"/>
        </w:rPr>
      </w:pPr>
      <w:r w:rsidRPr="007552FF">
        <w:rPr>
          <w:b/>
          <w:sz w:val="22"/>
          <w:lang w:val="en-US" w:eastAsia="zh-CN"/>
        </w:rPr>
        <w:t>Propos</w:t>
      </w:r>
      <w:r>
        <w:rPr>
          <w:b/>
          <w:sz w:val="22"/>
          <w:lang w:val="en-US" w:eastAsia="zh-CN"/>
        </w:rPr>
        <w:t xml:space="preserve">al 6: For DCCH solution, </w:t>
      </w:r>
      <w:r>
        <w:rPr>
          <w:rFonts w:hint="eastAsia"/>
          <w:b/>
          <w:sz w:val="22"/>
          <w:lang w:val="en-US" w:eastAsia="zh-CN"/>
        </w:rPr>
        <w:t>the</w:t>
      </w:r>
      <w:r>
        <w:rPr>
          <w:b/>
          <w:sz w:val="22"/>
          <w:lang w:val="en-US" w:eastAsia="zh-CN"/>
        </w:rPr>
        <w:t xml:space="preserve"> </w:t>
      </w:r>
      <w:r>
        <w:rPr>
          <w:rFonts w:hint="eastAsia"/>
          <w:b/>
          <w:sz w:val="22"/>
          <w:lang w:val="en-US" w:eastAsia="zh-CN"/>
        </w:rPr>
        <w:t>last</w:t>
      </w:r>
      <w:r>
        <w:rPr>
          <w:b/>
          <w:sz w:val="22"/>
          <w:lang w:val="en-US" w:eastAsia="zh-CN"/>
        </w:rPr>
        <w:t xml:space="preserve"> </w:t>
      </w:r>
      <w:r w:rsidRPr="008E2304">
        <w:rPr>
          <w:b/>
          <w:sz w:val="22"/>
          <w:lang w:val="en-US" w:eastAsia="zh-CN"/>
        </w:rPr>
        <w:t xml:space="preserve">serving </w:t>
      </w:r>
      <w:proofErr w:type="spellStart"/>
      <w:r w:rsidRPr="008E2304">
        <w:rPr>
          <w:b/>
          <w:sz w:val="22"/>
          <w:lang w:val="en-US" w:eastAsia="zh-CN"/>
        </w:rPr>
        <w:t>gNB</w:t>
      </w:r>
      <w:proofErr w:type="spellEnd"/>
      <w:r w:rsidRPr="008E2304">
        <w:rPr>
          <w:b/>
          <w:sz w:val="22"/>
          <w:lang w:val="en-US" w:eastAsia="zh-CN"/>
        </w:rPr>
        <w:t xml:space="preserve"> makes the decision about context relocation.</w:t>
      </w:r>
    </w:p>
    <w:p w14:paraId="3C9AC590" w14:textId="638F6572" w:rsidR="00142751" w:rsidRPr="00142751" w:rsidRDefault="00142751" w:rsidP="00AB3E8C">
      <w:pPr>
        <w:overflowPunct w:val="0"/>
        <w:autoSpaceDE w:val="0"/>
        <w:autoSpaceDN w:val="0"/>
        <w:adjustRightInd w:val="0"/>
        <w:spacing w:before="180" w:line="360" w:lineRule="auto"/>
        <w:jc w:val="both"/>
        <w:textAlignment w:val="baseline"/>
        <w:rPr>
          <w:b/>
          <w:sz w:val="22"/>
          <w:lang w:val="en-US" w:eastAsia="zh-CN"/>
        </w:rPr>
      </w:pPr>
      <w:r w:rsidRPr="00142751">
        <w:rPr>
          <w:b/>
          <w:sz w:val="22"/>
          <w:lang w:val="en-US" w:eastAsia="zh-CN"/>
        </w:rPr>
        <w:t>Proposal 7: DCCH solution has no data loss and minimal spec impact.</w:t>
      </w:r>
    </w:p>
    <w:p w14:paraId="15BB9DD8"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153121CE" w14:textId="74EE57C1" w:rsidR="00D83FD7" w:rsidRDefault="00D83FD7" w:rsidP="00F66017">
      <w:pPr>
        <w:numPr>
          <w:ilvl w:val="0"/>
          <w:numId w:val="6"/>
        </w:numPr>
        <w:overflowPunct w:val="0"/>
        <w:autoSpaceDE w:val="0"/>
        <w:autoSpaceDN w:val="0"/>
        <w:adjustRightInd w:val="0"/>
        <w:spacing w:line="240" w:lineRule="auto"/>
        <w:textAlignment w:val="baseline"/>
        <w:rPr>
          <w:sz w:val="22"/>
          <w:szCs w:val="22"/>
          <w:lang w:eastAsia="zh-CN"/>
        </w:rPr>
      </w:pPr>
      <w:r w:rsidRPr="00D83FD7">
        <w:rPr>
          <w:sz w:val="22"/>
          <w:szCs w:val="22"/>
          <w:lang w:eastAsia="zh-CN"/>
        </w:rPr>
        <w:t>R2-2107292</w:t>
      </w:r>
      <w:r>
        <w:rPr>
          <w:sz w:val="22"/>
          <w:szCs w:val="22"/>
          <w:lang w:eastAsia="zh-CN"/>
        </w:rPr>
        <w:t xml:space="preserve">, </w:t>
      </w:r>
      <w:r w:rsidRPr="00D83FD7">
        <w:rPr>
          <w:sz w:val="22"/>
          <w:szCs w:val="22"/>
          <w:lang w:eastAsia="zh-CN"/>
        </w:rPr>
        <w:t>Report of email discussion [Post114-</w:t>
      </w:r>
      <w:proofErr w:type="gramStart"/>
      <w:r w:rsidRPr="00D83FD7">
        <w:rPr>
          <w:sz w:val="22"/>
          <w:szCs w:val="22"/>
          <w:lang w:eastAsia="zh-CN"/>
        </w:rPr>
        <w:t>e][</w:t>
      </w:r>
      <w:proofErr w:type="gramEnd"/>
      <w:r w:rsidRPr="00D83FD7">
        <w:rPr>
          <w:sz w:val="22"/>
          <w:szCs w:val="22"/>
          <w:lang w:eastAsia="zh-CN"/>
        </w:rPr>
        <w:t>507][</w:t>
      </w:r>
      <w:proofErr w:type="spellStart"/>
      <w:r w:rsidRPr="00D83FD7">
        <w:rPr>
          <w:sz w:val="22"/>
          <w:szCs w:val="22"/>
          <w:lang w:eastAsia="zh-CN"/>
        </w:rPr>
        <w:t>SData</w:t>
      </w:r>
      <w:proofErr w:type="spellEnd"/>
      <w:r w:rsidRPr="00D83FD7">
        <w:rPr>
          <w:sz w:val="22"/>
          <w:szCs w:val="22"/>
          <w:lang w:eastAsia="zh-CN"/>
        </w:rPr>
        <w:t>] Non-SDT data arrival handling</w:t>
      </w:r>
    </w:p>
    <w:p w14:paraId="353D3E1F" w14:textId="0745E80E" w:rsidR="00D83FD7" w:rsidRDefault="00D83FD7" w:rsidP="00F66017">
      <w:pPr>
        <w:numPr>
          <w:ilvl w:val="0"/>
          <w:numId w:val="6"/>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t>R</w:t>
      </w:r>
      <w:r>
        <w:rPr>
          <w:sz w:val="22"/>
          <w:szCs w:val="22"/>
          <w:lang w:eastAsia="zh-CN"/>
        </w:rPr>
        <w:t xml:space="preserve">2-2107773, </w:t>
      </w:r>
      <w:r w:rsidRPr="00D83FD7">
        <w:rPr>
          <w:sz w:val="22"/>
          <w:szCs w:val="22"/>
          <w:lang w:eastAsia="zh-CN"/>
        </w:rPr>
        <w:t>Key stream reuse issue of EDT and PUR</w:t>
      </w:r>
    </w:p>
    <w:bookmarkEnd w:id="1"/>
    <w:p w14:paraId="7A0609E6" w14:textId="77777777" w:rsidR="000A5654" w:rsidRPr="000A5654" w:rsidRDefault="000A5654" w:rsidP="00ED7C30">
      <w:pPr>
        <w:overflowPunct w:val="0"/>
        <w:autoSpaceDE w:val="0"/>
        <w:autoSpaceDN w:val="0"/>
        <w:adjustRightInd w:val="0"/>
        <w:spacing w:line="240" w:lineRule="auto"/>
        <w:ind w:left="357"/>
        <w:textAlignment w:val="baseline"/>
        <w:rPr>
          <w:sz w:val="22"/>
          <w:szCs w:val="22"/>
          <w:lang w:eastAsia="zh-CN"/>
        </w:rPr>
      </w:pPr>
    </w:p>
    <w:sectPr w:rsidR="000A5654" w:rsidRPr="000A5654" w:rsidSect="00573BFD">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78D5B" w14:textId="77777777" w:rsidR="005959BB" w:rsidRDefault="005959BB" w:rsidP="00912621">
      <w:pPr>
        <w:spacing w:after="0" w:line="240" w:lineRule="auto"/>
      </w:pPr>
      <w:r>
        <w:separator/>
      </w:r>
    </w:p>
  </w:endnote>
  <w:endnote w:type="continuationSeparator" w:id="0">
    <w:p w14:paraId="6B50C7E5" w14:textId="77777777" w:rsidR="005959BB" w:rsidRDefault="005959BB"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0F6D9" w14:textId="77777777" w:rsidR="005959BB" w:rsidRDefault="005959BB" w:rsidP="00912621">
      <w:pPr>
        <w:spacing w:after="0" w:line="240" w:lineRule="auto"/>
      </w:pPr>
      <w:r>
        <w:separator/>
      </w:r>
    </w:p>
  </w:footnote>
  <w:footnote w:type="continuationSeparator" w:id="0">
    <w:p w14:paraId="2231370A" w14:textId="77777777" w:rsidR="005959BB" w:rsidRDefault="005959BB"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D574DA1"/>
    <w:multiLevelType w:val="hybridMultilevel"/>
    <w:tmpl w:val="C62C1228"/>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3"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86530F1"/>
    <w:multiLevelType w:val="hybridMultilevel"/>
    <w:tmpl w:val="8C62E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63B4EBB"/>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7116AAC"/>
    <w:multiLevelType w:val="hybridMultilevel"/>
    <w:tmpl w:val="B94C1CB0"/>
    <w:lvl w:ilvl="0" w:tplc="0409000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7F704C2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16"/>
  </w:num>
  <w:num w:numId="3">
    <w:abstractNumId w:val="14"/>
  </w:num>
  <w:num w:numId="4">
    <w:abstractNumId w:val="9"/>
  </w:num>
  <w:num w:numId="5">
    <w:abstractNumId w:val="8"/>
  </w:num>
  <w:num w:numId="6">
    <w:abstractNumId w:val="6"/>
  </w:num>
  <w:num w:numId="7">
    <w:abstractNumId w:val="0"/>
  </w:num>
  <w:num w:numId="8">
    <w:abstractNumId w:val="12"/>
  </w:num>
  <w:num w:numId="9">
    <w:abstractNumId w:val="1"/>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7"/>
  </w:num>
  <w:num w:numId="21">
    <w:abstractNumId w:val="10"/>
  </w:num>
  <w:num w:numId="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38C"/>
    <w:rsid w:val="00013FC6"/>
    <w:rsid w:val="000153FC"/>
    <w:rsid w:val="00017BB3"/>
    <w:rsid w:val="00021E43"/>
    <w:rsid w:val="0002254B"/>
    <w:rsid w:val="0002339C"/>
    <w:rsid w:val="00024989"/>
    <w:rsid w:val="00025FCB"/>
    <w:rsid w:val="00027A12"/>
    <w:rsid w:val="00027C89"/>
    <w:rsid w:val="00030364"/>
    <w:rsid w:val="0003047D"/>
    <w:rsid w:val="00032963"/>
    <w:rsid w:val="00036389"/>
    <w:rsid w:val="000369EB"/>
    <w:rsid w:val="00037E70"/>
    <w:rsid w:val="000400C4"/>
    <w:rsid w:val="0004190C"/>
    <w:rsid w:val="00042F9E"/>
    <w:rsid w:val="000451B8"/>
    <w:rsid w:val="00050A8F"/>
    <w:rsid w:val="00050CE1"/>
    <w:rsid w:val="0005124C"/>
    <w:rsid w:val="0005133C"/>
    <w:rsid w:val="0005209D"/>
    <w:rsid w:val="0005259D"/>
    <w:rsid w:val="00053EE1"/>
    <w:rsid w:val="000555C3"/>
    <w:rsid w:val="000604F0"/>
    <w:rsid w:val="0006172D"/>
    <w:rsid w:val="000627AC"/>
    <w:rsid w:val="00063F6E"/>
    <w:rsid w:val="000646DB"/>
    <w:rsid w:val="00064CCE"/>
    <w:rsid w:val="00066250"/>
    <w:rsid w:val="00066942"/>
    <w:rsid w:val="00066D1B"/>
    <w:rsid w:val="00066E73"/>
    <w:rsid w:val="00071700"/>
    <w:rsid w:val="00073E84"/>
    <w:rsid w:val="000767B8"/>
    <w:rsid w:val="00077AD7"/>
    <w:rsid w:val="00083327"/>
    <w:rsid w:val="0008382B"/>
    <w:rsid w:val="0008399D"/>
    <w:rsid w:val="000869B3"/>
    <w:rsid w:val="0009037E"/>
    <w:rsid w:val="00090FBE"/>
    <w:rsid w:val="00091A59"/>
    <w:rsid w:val="00095257"/>
    <w:rsid w:val="00095BD1"/>
    <w:rsid w:val="00095C65"/>
    <w:rsid w:val="000965F2"/>
    <w:rsid w:val="000966B8"/>
    <w:rsid w:val="00096841"/>
    <w:rsid w:val="00097E12"/>
    <w:rsid w:val="000A0714"/>
    <w:rsid w:val="000A1D54"/>
    <w:rsid w:val="000A5654"/>
    <w:rsid w:val="000A636A"/>
    <w:rsid w:val="000A6F9E"/>
    <w:rsid w:val="000A7B12"/>
    <w:rsid w:val="000B0BE2"/>
    <w:rsid w:val="000B0C5A"/>
    <w:rsid w:val="000B1609"/>
    <w:rsid w:val="000B1C6B"/>
    <w:rsid w:val="000B1DB8"/>
    <w:rsid w:val="000B2645"/>
    <w:rsid w:val="000B2D77"/>
    <w:rsid w:val="000B4E76"/>
    <w:rsid w:val="000B6405"/>
    <w:rsid w:val="000C12CA"/>
    <w:rsid w:val="000C2DB8"/>
    <w:rsid w:val="000C44C8"/>
    <w:rsid w:val="000C511B"/>
    <w:rsid w:val="000C5793"/>
    <w:rsid w:val="000C5937"/>
    <w:rsid w:val="000D02C7"/>
    <w:rsid w:val="000D05A0"/>
    <w:rsid w:val="000D106F"/>
    <w:rsid w:val="000D2691"/>
    <w:rsid w:val="000D404A"/>
    <w:rsid w:val="000D56F8"/>
    <w:rsid w:val="000D5A80"/>
    <w:rsid w:val="000D5B76"/>
    <w:rsid w:val="000D5D83"/>
    <w:rsid w:val="000D741E"/>
    <w:rsid w:val="000D7737"/>
    <w:rsid w:val="000E10EC"/>
    <w:rsid w:val="000E11E4"/>
    <w:rsid w:val="000E1B91"/>
    <w:rsid w:val="000E281B"/>
    <w:rsid w:val="000E2934"/>
    <w:rsid w:val="000E36E2"/>
    <w:rsid w:val="000E4C6D"/>
    <w:rsid w:val="000E555F"/>
    <w:rsid w:val="000E6A20"/>
    <w:rsid w:val="000E7497"/>
    <w:rsid w:val="000E7F35"/>
    <w:rsid w:val="000F05F2"/>
    <w:rsid w:val="000F15DE"/>
    <w:rsid w:val="000F230C"/>
    <w:rsid w:val="000F248F"/>
    <w:rsid w:val="000F295F"/>
    <w:rsid w:val="000F32F0"/>
    <w:rsid w:val="000F472C"/>
    <w:rsid w:val="00105EC3"/>
    <w:rsid w:val="00105FBA"/>
    <w:rsid w:val="00110B5B"/>
    <w:rsid w:val="00111B68"/>
    <w:rsid w:val="00112ECA"/>
    <w:rsid w:val="001130EF"/>
    <w:rsid w:val="001142CC"/>
    <w:rsid w:val="00115999"/>
    <w:rsid w:val="001170A3"/>
    <w:rsid w:val="00117D6E"/>
    <w:rsid w:val="00120021"/>
    <w:rsid w:val="00121855"/>
    <w:rsid w:val="00122602"/>
    <w:rsid w:val="00122C11"/>
    <w:rsid w:val="001230E4"/>
    <w:rsid w:val="00123EF8"/>
    <w:rsid w:val="001259DC"/>
    <w:rsid w:val="00126210"/>
    <w:rsid w:val="00126AFB"/>
    <w:rsid w:val="00130F3F"/>
    <w:rsid w:val="00131D97"/>
    <w:rsid w:val="00132241"/>
    <w:rsid w:val="00132A50"/>
    <w:rsid w:val="00132D82"/>
    <w:rsid w:val="00137D43"/>
    <w:rsid w:val="001401C9"/>
    <w:rsid w:val="001403B3"/>
    <w:rsid w:val="00140747"/>
    <w:rsid w:val="00141B0B"/>
    <w:rsid w:val="00142751"/>
    <w:rsid w:val="001432A0"/>
    <w:rsid w:val="0014357F"/>
    <w:rsid w:val="00143720"/>
    <w:rsid w:val="0014420F"/>
    <w:rsid w:val="001445C8"/>
    <w:rsid w:val="001447D0"/>
    <w:rsid w:val="00145D0A"/>
    <w:rsid w:val="001479BA"/>
    <w:rsid w:val="00150A48"/>
    <w:rsid w:val="00151F18"/>
    <w:rsid w:val="00152994"/>
    <w:rsid w:val="00154B9C"/>
    <w:rsid w:val="00154F84"/>
    <w:rsid w:val="00157641"/>
    <w:rsid w:val="001600AA"/>
    <w:rsid w:val="00161043"/>
    <w:rsid w:val="00162E5D"/>
    <w:rsid w:val="00164047"/>
    <w:rsid w:val="00164861"/>
    <w:rsid w:val="00166963"/>
    <w:rsid w:val="00166B28"/>
    <w:rsid w:val="00166D8A"/>
    <w:rsid w:val="00172941"/>
    <w:rsid w:val="001734BD"/>
    <w:rsid w:val="00175E53"/>
    <w:rsid w:val="00180A99"/>
    <w:rsid w:val="00180F8A"/>
    <w:rsid w:val="001810B8"/>
    <w:rsid w:val="001843F4"/>
    <w:rsid w:val="001860BF"/>
    <w:rsid w:val="001868B7"/>
    <w:rsid w:val="00191F40"/>
    <w:rsid w:val="00191FD3"/>
    <w:rsid w:val="00193698"/>
    <w:rsid w:val="0019507E"/>
    <w:rsid w:val="00196420"/>
    <w:rsid w:val="00196AA8"/>
    <w:rsid w:val="001A0617"/>
    <w:rsid w:val="001A0650"/>
    <w:rsid w:val="001A0BC1"/>
    <w:rsid w:val="001A13C2"/>
    <w:rsid w:val="001A3453"/>
    <w:rsid w:val="001A3791"/>
    <w:rsid w:val="001A4E14"/>
    <w:rsid w:val="001B1C20"/>
    <w:rsid w:val="001B2B14"/>
    <w:rsid w:val="001B2FF4"/>
    <w:rsid w:val="001B3AF9"/>
    <w:rsid w:val="001B3B1B"/>
    <w:rsid w:val="001B3EE6"/>
    <w:rsid w:val="001B54EF"/>
    <w:rsid w:val="001B5AB4"/>
    <w:rsid w:val="001B65EE"/>
    <w:rsid w:val="001C007F"/>
    <w:rsid w:val="001C1A4F"/>
    <w:rsid w:val="001C2BF7"/>
    <w:rsid w:val="001C2C36"/>
    <w:rsid w:val="001C309B"/>
    <w:rsid w:val="001C493C"/>
    <w:rsid w:val="001C5557"/>
    <w:rsid w:val="001D0B68"/>
    <w:rsid w:val="001D2142"/>
    <w:rsid w:val="001D2777"/>
    <w:rsid w:val="001D3342"/>
    <w:rsid w:val="001D3888"/>
    <w:rsid w:val="001D5388"/>
    <w:rsid w:val="001D6271"/>
    <w:rsid w:val="001D7F09"/>
    <w:rsid w:val="001E0405"/>
    <w:rsid w:val="001E12E6"/>
    <w:rsid w:val="001E2053"/>
    <w:rsid w:val="001E2C6C"/>
    <w:rsid w:val="001E301C"/>
    <w:rsid w:val="001E4857"/>
    <w:rsid w:val="001E64E3"/>
    <w:rsid w:val="001E6636"/>
    <w:rsid w:val="001E7D73"/>
    <w:rsid w:val="001F3D1B"/>
    <w:rsid w:val="001F55F1"/>
    <w:rsid w:val="001F78C9"/>
    <w:rsid w:val="002004D0"/>
    <w:rsid w:val="00202DA2"/>
    <w:rsid w:val="00203577"/>
    <w:rsid w:val="00204A6B"/>
    <w:rsid w:val="00205816"/>
    <w:rsid w:val="0020736C"/>
    <w:rsid w:val="00207ABB"/>
    <w:rsid w:val="002101A4"/>
    <w:rsid w:val="00210C5F"/>
    <w:rsid w:val="00214860"/>
    <w:rsid w:val="002165C4"/>
    <w:rsid w:val="00217BBD"/>
    <w:rsid w:val="00217D3F"/>
    <w:rsid w:val="00217FD3"/>
    <w:rsid w:val="00222875"/>
    <w:rsid w:val="002230FE"/>
    <w:rsid w:val="00224209"/>
    <w:rsid w:val="0022713E"/>
    <w:rsid w:val="002277BF"/>
    <w:rsid w:val="00230F8B"/>
    <w:rsid w:val="0023110F"/>
    <w:rsid w:val="002313D3"/>
    <w:rsid w:val="00235189"/>
    <w:rsid w:val="00235E70"/>
    <w:rsid w:val="00235FC0"/>
    <w:rsid w:val="002400C8"/>
    <w:rsid w:val="00242912"/>
    <w:rsid w:val="00242CA8"/>
    <w:rsid w:val="00243236"/>
    <w:rsid w:val="00243571"/>
    <w:rsid w:val="00244BEF"/>
    <w:rsid w:val="00245CDE"/>
    <w:rsid w:val="00246259"/>
    <w:rsid w:val="00246CC5"/>
    <w:rsid w:val="002470AE"/>
    <w:rsid w:val="00250645"/>
    <w:rsid w:val="00251F5A"/>
    <w:rsid w:val="00254C82"/>
    <w:rsid w:val="002558D2"/>
    <w:rsid w:val="00255A42"/>
    <w:rsid w:val="00256319"/>
    <w:rsid w:val="0026260D"/>
    <w:rsid w:val="00262E88"/>
    <w:rsid w:val="00263248"/>
    <w:rsid w:val="0026338D"/>
    <w:rsid w:val="00263D9F"/>
    <w:rsid w:val="00267432"/>
    <w:rsid w:val="00271723"/>
    <w:rsid w:val="00271FE1"/>
    <w:rsid w:val="00272663"/>
    <w:rsid w:val="00272B2D"/>
    <w:rsid w:val="0027305F"/>
    <w:rsid w:val="002730F3"/>
    <w:rsid w:val="00274D41"/>
    <w:rsid w:val="002751B0"/>
    <w:rsid w:val="002759CB"/>
    <w:rsid w:val="0027648C"/>
    <w:rsid w:val="00276DBE"/>
    <w:rsid w:val="00281301"/>
    <w:rsid w:val="00284DCA"/>
    <w:rsid w:val="0028537A"/>
    <w:rsid w:val="00286B8C"/>
    <w:rsid w:val="00287C99"/>
    <w:rsid w:val="002904C4"/>
    <w:rsid w:val="002920E0"/>
    <w:rsid w:val="002922D1"/>
    <w:rsid w:val="002952AA"/>
    <w:rsid w:val="00295EBD"/>
    <w:rsid w:val="0029751A"/>
    <w:rsid w:val="002A1270"/>
    <w:rsid w:val="002A12AB"/>
    <w:rsid w:val="002A1320"/>
    <w:rsid w:val="002A1D59"/>
    <w:rsid w:val="002A29B1"/>
    <w:rsid w:val="002A3349"/>
    <w:rsid w:val="002A3C40"/>
    <w:rsid w:val="002A402B"/>
    <w:rsid w:val="002A4A70"/>
    <w:rsid w:val="002A5957"/>
    <w:rsid w:val="002A5A22"/>
    <w:rsid w:val="002A7436"/>
    <w:rsid w:val="002A7F96"/>
    <w:rsid w:val="002B1124"/>
    <w:rsid w:val="002B1588"/>
    <w:rsid w:val="002B185F"/>
    <w:rsid w:val="002B1D95"/>
    <w:rsid w:val="002B5D80"/>
    <w:rsid w:val="002C1C52"/>
    <w:rsid w:val="002C2070"/>
    <w:rsid w:val="002C2844"/>
    <w:rsid w:val="002C340C"/>
    <w:rsid w:val="002C5B9C"/>
    <w:rsid w:val="002C5FB0"/>
    <w:rsid w:val="002C6CFB"/>
    <w:rsid w:val="002C7241"/>
    <w:rsid w:val="002C7F40"/>
    <w:rsid w:val="002D11F2"/>
    <w:rsid w:val="002D17CE"/>
    <w:rsid w:val="002D5D6A"/>
    <w:rsid w:val="002D7ACB"/>
    <w:rsid w:val="002E227E"/>
    <w:rsid w:val="002E250C"/>
    <w:rsid w:val="002E3F17"/>
    <w:rsid w:val="002E6BD9"/>
    <w:rsid w:val="002E7753"/>
    <w:rsid w:val="002F0AE5"/>
    <w:rsid w:val="002F252E"/>
    <w:rsid w:val="002F5214"/>
    <w:rsid w:val="002F79D7"/>
    <w:rsid w:val="002F7A1F"/>
    <w:rsid w:val="003011F3"/>
    <w:rsid w:val="00301489"/>
    <w:rsid w:val="0030205D"/>
    <w:rsid w:val="003022E6"/>
    <w:rsid w:val="003025A0"/>
    <w:rsid w:val="0030360E"/>
    <w:rsid w:val="003048C4"/>
    <w:rsid w:val="0030617D"/>
    <w:rsid w:val="003069AB"/>
    <w:rsid w:val="003069EF"/>
    <w:rsid w:val="00307415"/>
    <w:rsid w:val="00307C3C"/>
    <w:rsid w:val="00310D26"/>
    <w:rsid w:val="00311678"/>
    <w:rsid w:val="00313D7D"/>
    <w:rsid w:val="0031497F"/>
    <w:rsid w:val="00315302"/>
    <w:rsid w:val="00315519"/>
    <w:rsid w:val="00315721"/>
    <w:rsid w:val="00320BE3"/>
    <w:rsid w:val="0032216F"/>
    <w:rsid w:val="00322FA6"/>
    <w:rsid w:val="003230A1"/>
    <w:rsid w:val="00324061"/>
    <w:rsid w:val="003252E5"/>
    <w:rsid w:val="00325359"/>
    <w:rsid w:val="00325F84"/>
    <w:rsid w:val="00327BE8"/>
    <w:rsid w:val="0033004E"/>
    <w:rsid w:val="0033006B"/>
    <w:rsid w:val="003332D9"/>
    <w:rsid w:val="003342D8"/>
    <w:rsid w:val="00342D80"/>
    <w:rsid w:val="003438FA"/>
    <w:rsid w:val="00344ACA"/>
    <w:rsid w:val="00345A40"/>
    <w:rsid w:val="003507E6"/>
    <w:rsid w:val="00350E88"/>
    <w:rsid w:val="0035134B"/>
    <w:rsid w:val="00352077"/>
    <w:rsid w:val="00353BD1"/>
    <w:rsid w:val="003554C1"/>
    <w:rsid w:val="003559A1"/>
    <w:rsid w:val="0035607B"/>
    <w:rsid w:val="00356996"/>
    <w:rsid w:val="00356EED"/>
    <w:rsid w:val="003601F2"/>
    <w:rsid w:val="00361310"/>
    <w:rsid w:val="00361AB5"/>
    <w:rsid w:val="003627A7"/>
    <w:rsid w:val="00363319"/>
    <w:rsid w:val="003641A7"/>
    <w:rsid w:val="00364532"/>
    <w:rsid w:val="00364686"/>
    <w:rsid w:val="00364D2F"/>
    <w:rsid w:val="00366103"/>
    <w:rsid w:val="0036762D"/>
    <w:rsid w:val="003677A2"/>
    <w:rsid w:val="00367C84"/>
    <w:rsid w:val="00370AD1"/>
    <w:rsid w:val="0037274D"/>
    <w:rsid w:val="00373028"/>
    <w:rsid w:val="00373151"/>
    <w:rsid w:val="00373A19"/>
    <w:rsid w:val="00377A8C"/>
    <w:rsid w:val="00377FA4"/>
    <w:rsid w:val="0038057B"/>
    <w:rsid w:val="003808E6"/>
    <w:rsid w:val="00381922"/>
    <w:rsid w:val="0038370F"/>
    <w:rsid w:val="00383D72"/>
    <w:rsid w:val="003847CE"/>
    <w:rsid w:val="00384B5D"/>
    <w:rsid w:val="0038537E"/>
    <w:rsid w:val="0038671C"/>
    <w:rsid w:val="00391DAA"/>
    <w:rsid w:val="00392721"/>
    <w:rsid w:val="003939AC"/>
    <w:rsid w:val="00394300"/>
    <w:rsid w:val="00394DC6"/>
    <w:rsid w:val="00394E5B"/>
    <w:rsid w:val="00396946"/>
    <w:rsid w:val="00397D24"/>
    <w:rsid w:val="003A1A7A"/>
    <w:rsid w:val="003A1BBC"/>
    <w:rsid w:val="003B0E9B"/>
    <w:rsid w:val="003B1015"/>
    <w:rsid w:val="003B1401"/>
    <w:rsid w:val="003B1413"/>
    <w:rsid w:val="003B1CDE"/>
    <w:rsid w:val="003B2076"/>
    <w:rsid w:val="003B29DB"/>
    <w:rsid w:val="003B3103"/>
    <w:rsid w:val="003B472F"/>
    <w:rsid w:val="003B69C4"/>
    <w:rsid w:val="003B7E4C"/>
    <w:rsid w:val="003C293F"/>
    <w:rsid w:val="003C59C3"/>
    <w:rsid w:val="003C690E"/>
    <w:rsid w:val="003C7B6A"/>
    <w:rsid w:val="003D1532"/>
    <w:rsid w:val="003D48AD"/>
    <w:rsid w:val="003D4CC4"/>
    <w:rsid w:val="003D5B41"/>
    <w:rsid w:val="003D675C"/>
    <w:rsid w:val="003D6E7E"/>
    <w:rsid w:val="003D7389"/>
    <w:rsid w:val="003D7584"/>
    <w:rsid w:val="003D7B83"/>
    <w:rsid w:val="003E226D"/>
    <w:rsid w:val="003E244E"/>
    <w:rsid w:val="003E468A"/>
    <w:rsid w:val="003E55FD"/>
    <w:rsid w:val="003F0EB9"/>
    <w:rsid w:val="003F1079"/>
    <w:rsid w:val="003F353F"/>
    <w:rsid w:val="003F3B6C"/>
    <w:rsid w:val="003F55F2"/>
    <w:rsid w:val="003F5827"/>
    <w:rsid w:val="003F6025"/>
    <w:rsid w:val="003F6046"/>
    <w:rsid w:val="003F6726"/>
    <w:rsid w:val="003F6A8B"/>
    <w:rsid w:val="0040074B"/>
    <w:rsid w:val="004050EB"/>
    <w:rsid w:val="004054BE"/>
    <w:rsid w:val="00407202"/>
    <w:rsid w:val="004129F4"/>
    <w:rsid w:val="00412BBE"/>
    <w:rsid w:val="00412DE7"/>
    <w:rsid w:val="0041633E"/>
    <w:rsid w:val="0042126F"/>
    <w:rsid w:val="0042724F"/>
    <w:rsid w:val="00427E5F"/>
    <w:rsid w:val="004300C4"/>
    <w:rsid w:val="0043230F"/>
    <w:rsid w:val="00432E6B"/>
    <w:rsid w:val="00432FE0"/>
    <w:rsid w:val="004351B0"/>
    <w:rsid w:val="0043563F"/>
    <w:rsid w:val="0043586C"/>
    <w:rsid w:val="004358FB"/>
    <w:rsid w:val="00436BCE"/>
    <w:rsid w:val="00436CBD"/>
    <w:rsid w:val="00442358"/>
    <w:rsid w:val="00442D92"/>
    <w:rsid w:val="00443997"/>
    <w:rsid w:val="004448E3"/>
    <w:rsid w:val="00445BCD"/>
    <w:rsid w:val="00446D38"/>
    <w:rsid w:val="004476B3"/>
    <w:rsid w:val="0045346E"/>
    <w:rsid w:val="00455818"/>
    <w:rsid w:val="00455F6E"/>
    <w:rsid w:val="0046173A"/>
    <w:rsid w:val="00462444"/>
    <w:rsid w:val="004626DA"/>
    <w:rsid w:val="00462702"/>
    <w:rsid w:val="0046305E"/>
    <w:rsid w:val="00463546"/>
    <w:rsid w:val="00463E20"/>
    <w:rsid w:val="00464DAF"/>
    <w:rsid w:val="00465271"/>
    <w:rsid w:val="004658CD"/>
    <w:rsid w:val="004700E1"/>
    <w:rsid w:val="00470AED"/>
    <w:rsid w:val="004711A6"/>
    <w:rsid w:val="00471718"/>
    <w:rsid w:val="00473B11"/>
    <w:rsid w:val="00476B71"/>
    <w:rsid w:val="00476C3C"/>
    <w:rsid w:val="004775F0"/>
    <w:rsid w:val="00477868"/>
    <w:rsid w:val="00480011"/>
    <w:rsid w:val="004802B6"/>
    <w:rsid w:val="00481751"/>
    <w:rsid w:val="00481F78"/>
    <w:rsid w:val="0048312E"/>
    <w:rsid w:val="00484BB6"/>
    <w:rsid w:val="00487653"/>
    <w:rsid w:val="00490D85"/>
    <w:rsid w:val="00491B2B"/>
    <w:rsid w:val="004958DF"/>
    <w:rsid w:val="00496621"/>
    <w:rsid w:val="00497FBD"/>
    <w:rsid w:val="004A151A"/>
    <w:rsid w:val="004A2BD6"/>
    <w:rsid w:val="004A3780"/>
    <w:rsid w:val="004A40BC"/>
    <w:rsid w:val="004A42D7"/>
    <w:rsid w:val="004A532F"/>
    <w:rsid w:val="004A53AF"/>
    <w:rsid w:val="004A5985"/>
    <w:rsid w:val="004B0C0A"/>
    <w:rsid w:val="004B1F48"/>
    <w:rsid w:val="004B414A"/>
    <w:rsid w:val="004C181E"/>
    <w:rsid w:val="004C36E5"/>
    <w:rsid w:val="004C3F5E"/>
    <w:rsid w:val="004C4139"/>
    <w:rsid w:val="004C44CC"/>
    <w:rsid w:val="004C4D30"/>
    <w:rsid w:val="004C5B42"/>
    <w:rsid w:val="004C5CB2"/>
    <w:rsid w:val="004C5FED"/>
    <w:rsid w:val="004C6323"/>
    <w:rsid w:val="004C643B"/>
    <w:rsid w:val="004C6A54"/>
    <w:rsid w:val="004C74A4"/>
    <w:rsid w:val="004D01AF"/>
    <w:rsid w:val="004D05C1"/>
    <w:rsid w:val="004D1142"/>
    <w:rsid w:val="004D1349"/>
    <w:rsid w:val="004D39CA"/>
    <w:rsid w:val="004D3EFD"/>
    <w:rsid w:val="004D4E06"/>
    <w:rsid w:val="004D4E90"/>
    <w:rsid w:val="004D5624"/>
    <w:rsid w:val="004D5B32"/>
    <w:rsid w:val="004D7003"/>
    <w:rsid w:val="004D7DBB"/>
    <w:rsid w:val="004D7E60"/>
    <w:rsid w:val="004E0501"/>
    <w:rsid w:val="004E053A"/>
    <w:rsid w:val="004E17FF"/>
    <w:rsid w:val="004E1EB0"/>
    <w:rsid w:val="004E2104"/>
    <w:rsid w:val="004E288E"/>
    <w:rsid w:val="004E29A5"/>
    <w:rsid w:val="004E4E91"/>
    <w:rsid w:val="004E554B"/>
    <w:rsid w:val="004E5B56"/>
    <w:rsid w:val="004E69C5"/>
    <w:rsid w:val="004E6F44"/>
    <w:rsid w:val="004E7909"/>
    <w:rsid w:val="004E7A4B"/>
    <w:rsid w:val="004F1547"/>
    <w:rsid w:val="004F20CB"/>
    <w:rsid w:val="004F2B6B"/>
    <w:rsid w:val="004F3788"/>
    <w:rsid w:val="004F3B2E"/>
    <w:rsid w:val="004F3EC5"/>
    <w:rsid w:val="004F41EF"/>
    <w:rsid w:val="004F5E29"/>
    <w:rsid w:val="004F6939"/>
    <w:rsid w:val="004F7AAC"/>
    <w:rsid w:val="00500000"/>
    <w:rsid w:val="00500BCE"/>
    <w:rsid w:val="0050214A"/>
    <w:rsid w:val="00503B18"/>
    <w:rsid w:val="005056BD"/>
    <w:rsid w:val="0050578F"/>
    <w:rsid w:val="00506347"/>
    <w:rsid w:val="00506853"/>
    <w:rsid w:val="00510C97"/>
    <w:rsid w:val="005126AC"/>
    <w:rsid w:val="00512820"/>
    <w:rsid w:val="005161FE"/>
    <w:rsid w:val="0051622E"/>
    <w:rsid w:val="005162C8"/>
    <w:rsid w:val="005222E0"/>
    <w:rsid w:val="0052270A"/>
    <w:rsid w:val="005237A6"/>
    <w:rsid w:val="0052422A"/>
    <w:rsid w:val="005246E3"/>
    <w:rsid w:val="0052475D"/>
    <w:rsid w:val="00525C92"/>
    <w:rsid w:val="0052636C"/>
    <w:rsid w:val="00526BEC"/>
    <w:rsid w:val="00526EFC"/>
    <w:rsid w:val="00527415"/>
    <w:rsid w:val="005309C0"/>
    <w:rsid w:val="005310BE"/>
    <w:rsid w:val="0053177A"/>
    <w:rsid w:val="005318FF"/>
    <w:rsid w:val="00531FEB"/>
    <w:rsid w:val="00532738"/>
    <w:rsid w:val="005336A9"/>
    <w:rsid w:val="00535021"/>
    <w:rsid w:val="005355E5"/>
    <w:rsid w:val="0053665F"/>
    <w:rsid w:val="00542ECE"/>
    <w:rsid w:val="00543452"/>
    <w:rsid w:val="0054630C"/>
    <w:rsid w:val="00547947"/>
    <w:rsid w:val="005529A1"/>
    <w:rsid w:val="005545C5"/>
    <w:rsid w:val="00556214"/>
    <w:rsid w:val="005578B1"/>
    <w:rsid w:val="00557DC9"/>
    <w:rsid w:val="005605C7"/>
    <w:rsid w:val="0056248A"/>
    <w:rsid w:val="00563CFE"/>
    <w:rsid w:val="0056659B"/>
    <w:rsid w:val="005670B2"/>
    <w:rsid w:val="00567508"/>
    <w:rsid w:val="00573BFD"/>
    <w:rsid w:val="0057555A"/>
    <w:rsid w:val="005759B5"/>
    <w:rsid w:val="005759E3"/>
    <w:rsid w:val="005810B4"/>
    <w:rsid w:val="00581261"/>
    <w:rsid w:val="00583C8C"/>
    <w:rsid w:val="00584766"/>
    <w:rsid w:val="00584ABC"/>
    <w:rsid w:val="00584CE2"/>
    <w:rsid w:val="00585D19"/>
    <w:rsid w:val="00586C74"/>
    <w:rsid w:val="00587415"/>
    <w:rsid w:val="00587A03"/>
    <w:rsid w:val="00587AC8"/>
    <w:rsid w:val="0059012E"/>
    <w:rsid w:val="0059037F"/>
    <w:rsid w:val="00590A46"/>
    <w:rsid w:val="005959BB"/>
    <w:rsid w:val="0059678B"/>
    <w:rsid w:val="0059683E"/>
    <w:rsid w:val="005977F1"/>
    <w:rsid w:val="005A0323"/>
    <w:rsid w:val="005A0416"/>
    <w:rsid w:val="005A0FDC"/>
    <w:rsid w:val="005A3779"/>
    <w:rsid w:val="005A46A9"/>
    <w:rsid w:val="005A47AB"/>
    <w:rsid w:val="005A4C2E"/>
    <w:rsid w:val="005A52F2"/>
    <w:rsid w:val="005A5C80"/>
    <w:rsid w:val="005A76C2"/>
    <w:rsid w:val="005A7FED"/>
    <w:rsid w:val="005B01D6"/>
    <w:rsid w:val="005B302C"/>
    <w:rsid w:val="005B3F2C"/>
    <w:rsid w:val="005B41A1"/>
    <w:rsid w:val="005B4255"/>
    <w:rsid w:val="005C1A11"/>
    <w:rsid w:val="005C2264"/>
    <w:rsid w:val="005C2569"/>
    <w:rsid w:val="005C2636"/>
    <w:rsid w:val="005C36C4"/>
    <w:rsid w:val="005C4E8C"/>
    <w:rsid w:val="005C5CE7"/>
    <w:rsid w:val="005C644A"/>
    <w:rsid w:val="005C66B9"/>
    <w:rsid w:val="005D16E4"/>
    <w:rsid w:val="005D1A3B"/>
    <w:rsid w:val="005D2D00"/>
    <w:rsid w:val="005D3C43"/>
    <w:rsid w:val="005D5CFA"/>
    <w:rsid w:val="005D6287"/>
    <w:rsid w:val="005D6763"/>
    <w:rsid w:val="005D6E64"/>
    <w:rsid w:val="005D7AB2"/>
    <w:rsid w:val="005E0824"/>
    <w:rsid w:val="005E0DCC"/>
    <w:rsid w:val="005E1854"/>
    <w:rsid w:val="005E1D72"/>
    <w:rsid w:val="005E2FEC"/>
    <w:rsid w:val="005E51F8"/>
    <w:rsid w:val="005E5F74"/>
    <w:rsid w:val="005F13AE"/>
    <w:rsid w:val="005F2743"/>
    <w:rsid w:val="005F27F8"/>
    <w:rsid w:val="005F3962"/>
    <w:rsid w:val="005F4C96"/>
    <w:rsid w:val="005F4F70"/>
    <w:rsid w:val="005F5683"/>
    <w:rsid w:val="005F64E6"/>
    <w:rsid w:val="0060165B"/>
    <w:rsid w:val="00605700"/>
    <w:rsid w:val="00605A50"/>
    <w:rsid w:val="006061FB"/>
    <w:rsid w:val="006063F2"/>
    <w:rsid w:val="006076B8"/>
    <w:rsid w:val="0061049C"/>
    <w:rsid w:val="00610A56"/>
    <w:rsid w:val="006112C0"/>
    <w:rsid w:val="006122E2"/>
    <w:rsid w:val="0061244D"/>
    <w:rsid w:val="006130BE"/>
    <w:rsid w:val="00614F06"/>
    <w:rsid w:val="00616A68"/>
    <w:rsid w:val="00616ECF"/>
    <w:rsid w:val="0061704B"/>
    <w:rsid w:val="00617DC0"/>
    <w:rsid w:val="0062094D"/>
    <w:rsid w:val="00623001"/>
    <w:rsid w:val="006238D9"/>
    <w:rsid w:val="00623FB9"/>
    <w:rsid w:val="006246C5"/>
    <w:rsid w:val="00626FF1"/>
    <w:rsid w:val="0063034D"/>
    <w:rsid w:val="00632A3D"/>
    <w:rsid w:val="00632A63"/>
    <w:rsid w:val="006334FE"/>
    <w:rsid w:val="00633683"/>
    <w:rsid w:val="006338A9"/>
    <w:rsid w:val="00634B94"/>
    <w:rsid w:val="00635380"/>
    <w:rsid w:val="006355CF"/>
    <w:rsid w:val="0063725A"/>
    <w:rsid w:val="006403C1"/>
    <w:rsid w:val="0064273A"/>
    <w:rsid w:val="00642A4B"/>
    <w:rsid w:val="00643FB1"/>
    <w:rsid w:val="00645345"/>
    <w:rsid w:val="00645370"/>
    <w:rsid w:val="0064580D"/>
    <w:rsid w:val="00647255"/>
    <w:rsid w:val="006524CA"/>
    <w:rsid w:val="00653236"/>
    <w:rsid w:val="0065337C"/>
    <w:rsid w:val="00653F5E"/>
    <w:rsid w:val="0065502E"/>
    <w:rsid w:val="0065671A"/>
    <w:rsid w:val="00656A4A"/>
    <w:rsid w:val="00661210"/>
    <w:rsid w:val="006640D4"/>
    <w:rsid w:val="00664561"/>
    <w:rsid w:val="006652FF"/>
    <w:rsid w:val="00665BCC"/>
    <w:rsid w:val="00667D6F"/>
    <w:rsid w:val="00670DEF"/>
    <w:rsid w:val="0067166D"/>
    <w:rsid w:val="00672220"/>
    <w:rsid w:val="0067284A"/>
    <w:rsid w:val="00672F17"/>
    <w:rsid w:val="00674543"/>
    <w:rsid w:val="00675CCE"/>
    <w:rsid w:val="006766AF"/>
    <w:rsid w:val="00676CAB"/>
    <w:rsid w:val="00677C87"/>
    <w:rsid w:val="00677F07"/>
    <w:rsid w:val="006826DC"/>
    <w:rsid w:val="00683087"/>
    <w:rsid w:val="006833C9"/>
    <w:rsid w:val="006838F0"/>
    <w:rsid w:val="00683FE0"/>
    <w:rsid w:val="00684A69"/>
    <w:rsid w:val="0068532B"/>
    <w:rsid w:val="006857F6"/>
    <w:rsid w:val="0068600B"/>
    <w:rsid w:val="00690876"/>
    <w:rsid w:val="006925FF"/>
    <w:rsid w:val="00692DEA"/>
    <w:rsid w:val="006933C1"/>
    <w:rsid w:val="00695437"/>
    <w:rsid w:val="0069595D"/>
    <w:rsid w:val="006A1C3A"/>
    <w:rsid w:val="006A39AA"/>
    <w:rsid w:val="006A4603"/>
    <w:rsid w:val="006A5510"/>
    <w:rsid w:val="006A5C7E"/>
    <w:rsid w:val="006A65E5"/>
    <w:rsid w:val="006B2395"/>
    <w:rsid w:val="006B4972"/>
    <w:rsid w:val="006C0C2B"/>
    <w:rsid w:val="006C0FFE"/>
    <w:rsid w:val="006C10C9"/>
    <w:rsid w:val="006C2E0B"/>
    <w:rsid w:val="006C3F89"/>
    <w:rsid w:val="006C4D49"/>
    <w:rsid w:val="006C53AC"/>
    <w:rsid w:val="006C6093"/>
    <w:rsid w:val="006C7B4E"/>
    <w:rsid w:val="006D26D9"/>
    <w:rsid w:val="006D3105"/>
    <w:rsid w:val="006D337E"/>
    <w:rsid w:val="006D3C37"/>
    <w:rsid w:val="006D5634"/>
    <w:rsid w:val="006E07C6"/>
    <w:rsid w:val="006E4276"/>
    <w:rsid w:val="006E4B1D"/>
    <w:rsid w:val="006E61C4"/>
    <w:rsid w:val="006F3F5A"/>
    <w:rsid w:val="006F43FB"/>
    <w:rsid w:val="006F4A09"/>
    <w:rsid w:val="006F5097"/>
    <w:rsid w:val="006F56E1"/>
    <w:rsid w:val="006F5872"/>
    <w:rsid w:val="006F6744"/>
    <w:rsid w:val="006F77A3"/>
    <w:rsid w:val="00700410"/>
    <w:rsid w:val="007019CE"/>
    <w:rsid w:val="00702CA9"/>
    <w:rsid w:val="0070337A"/>
    <w:rsid w:val="007073B7"/>
    <w:rsid w:val="00707A19"/>
    <w:rsid w:val="00710171"/>
    <w:rsid w:val="0071176F"/>
    <w:rsid w:val="0071185C"/>
    <w:rsid w:val="00713078"/>
    <w:rsid w:val="007153DE"/>
    <w:rsid w:val="00716D25"/>
    <w:rsid w:val="00717472"/>
    <w:rsid w:val="007179B2"/>
    <w:rsid w:val="00721AC4"/>
    <w:rsid w:val="00724A85"/>
    <w:rsid w:val="0072527C"/>
    <w:rsid w:val="00726C4E"/>
    <w:rsid w:val="00733DC4"/>
    <w:rsid w:val="00735598"/>
    <w:rsid w:val="007358E8"/>
    <w:rsid w:val="00737188"/>
    <w:rsid w:val="00737806"/>
    <w:rsid w:val="007404DB"/>
    <w:rsid w:val="00740E28"/>
    <w:rsid w:val="00742320"/>
    <w:rsid w:val="007426E0"/>
    <w:rsid w:val="00744087"/>
    <w:rsid w:val="00744AD9"/>
    <w:rsid w:val="007459DA"/>
    <w:rsid w:val="00745DE1"/>
    <w:rsid w:val="00746064"/>
    <w:rsid w:val="00746ED1"/>
    <w:rsid w:val="00747431"/>
    <w:rsid w:val="00747CB1"/>
    <w:rsid w:val="00751A12"/>
    <w:rsid w:val="0075689F"/>
    <w:rsid w:val="007603EF"/>
    <w:rsid w:val="00760A85"/>
    <w:rsid w:val="00761E37"/>
    <w:rsid w:val="00764B55"/>
    <w:rsid w:val="007652A2"/>
    <w:rsid w:val="00766C70"/>
    <w:rsid w:val="00767D4D"/>
    <w:rsid w:val="00770708"/>
    <w:rsid w:val="00773120"/>
    <w:rsid w:val="007761B3"/>
    <w:rsid w:val="00776E26"/>
    <w:rsid w:val="00782B87"/>
    <w:rsid w:val="00783AF5"/>
    <w:rsid w:val="0078543D"/>
    <w:rsid w:val="00785C72"/>
    <w:rsid w:val="007901F7"/>
    <w:rsid w:val="007909B7"/>
    <w:rsid w:val="00793A3D"/>
    <w:rsid w:val="00793D60"/>
    <w:rsid w:val="0079482A"/>
    <w:rsid w:val="0079507C"/>
    <w:rsid w:val="00795FCC"/>
    <w:rsid w:val="00796FDC"/>
    <w:rsid w:val="00797FED"/>
    <w:rsid w:val="007A3F51"/>
    <w:rsid w:val="007A53ED"/>
    <w:rsid w:val="007A5E5B"/>
    <w:rsid w:val="007B1779"/>
    <w:rsid w:val="007B17A7"/>
    <w:rsid w:val="007B1E10"/>
    <w:rsid w:val="007B33B3"/>
    <w:rsid w:val="007B33B5"/>
    <w:rsid w:val="007B3C70"/>
    <w:rsid w:val="007B52F0"/>
    <w:rsid w:val="007B5375"/>
    <w:rsid w:val="007B577E"/>
    <w:rsid w:val="007B609A"/>
    <w:rsid w:val="007B678A"/>
    <w:rsid w:val="007B6AA0"/>
    <w:rsid w:val="007C035B"/>
    <w:rsid w:val="007C0818"/>
    <w:rsid w:val="007C36E3"/>
    <w:rsid w:val="007C5EAA"/>
    <w:rsid w:val="007D04B4"/>
    <w:rsid w:val="007D0DB7"/>
    <w:rsid w:val="007D2964"/>
    <w:rsid w:val="007D2E9A"/>
    <w:rsid w:val="007D32C0"/>
    <w:rsid w:val="007D4460"/>
    <w:rsid w:val="007D469F"/>
    <w:rsid w:val="007D48EB"/>
    <w:rsid w:val="007D51E3"/>
    <w:rsid w:val="007D6A38"/>
    <w:rsid w:val="007D6BDF"/>
    <w:rsid w:val="007D7705"/>
    <w:rsid w:val="007E0CEF"/>
    <w:rsid w:val="007E36C7"/>
    <w:rsid w:val="007E3D6F"/>
    <w:rsid w:val="007E48E9"/>
    <w:rsid w:val="007E575F"/>
    <w:rsid w:val="007E5AB3"/>
    <w:rsid w:val="007F100D"/>
    <w:rsid w:val="007F2C30"/>
    <w:rsid w:val="007F3F12"/>
    <w:rsid w:val="007F4477"/>
    <w:rsid w:val="007F5982"/>
    <w:rsid w:val="007F6083"/>
    <w:rsid w:val="007F6F35"/>
    <w:rsid w:val="007F722E"/>
    <w:rsid w:val="008003D1"/>
    <w:rsid w:val="0080062D"/>
    <w:rsid w:val="008011D5"/>
    <w:rsid w:val="00801B48"/>
    <w:rsid w:val="00803939"/>
    <w:rsid w:val="00803DA7"/>
    <w:rsid w:val="00803E3F"/>
    <w:rsid w:val="0080513B"/>
    <w:rsid w:val="00805656"/>
    <w:rsid w:val="00807B2A"/>
    <w:rsid w:val="008104E7"/>
    <w:rsid w:val="008105B2"/>
    <w:rsid w:val="00810C39"/>
    <w:rsid w:val="00811AA5"/>
    <w:rsid w:val="0081238A"/>
    <w:rsid w:val="00813E60"/>
    <w:rsid w:val="00816224"/>
    <w:rsid w:val="00816494"/>
    <w:rsid w:val="00816ED1"/>
    <w:rsid w:val="00817EEA"/>
    <w:rsid w:val="00820B54"/>
    <w:rsid w:val="00820BFC"/>
    <w:rsid w:val="0082185A"/>
    <w:rsid w:val="00821B35"/>
    <w:rsid w:val="00824990"/>
    <w:rsid w:val="00825A09"/>
    <w:rsid w:val="0082643E"/>
    <w:rsid w:val="00830736"/>
    <w:rsid w:val="0083091B"/>
    <w:rsid w:val="008327A3"/>
    <w:rsid w:val="00835D57"/>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5FF2"/>
    <w:rsid w:val="00857223"/>
    <w:rsid w:val="00857330"/>
    <w:rsid w:val="0086060E"/>
    <w:rsid w:val="008611F6"/>
    <w:rsid w:val="00862BD7"/>
    <w:rsid w:val="00863FEA"/>
    <w:rsid w:val="00864D8C"/>
    <w:rsid w:val="00865913"/>
    <w:rsid w:val="00866758"/>
    <w:rsid w:val="008707C1"/>
    <w:rsid w:val="00871353"/>
    <w:rsid w:val="008720F5"/>
    <w:rsid w:val="008722A8"/>
    <w:rsid w:val="00873E75"/>
    <w:rsid w:val="00875167"/>
    <w:rsid w:val="00875E01"/>
    <w:rsid w:val="00877CCF"/>
    <w:rsid w:val="008819A2"/>
    <w:rsid w:val="0088206D"/>
    <w:rsid w:val="008825F8"/>
    <w:rsid w:val="00882BBB"/>
    <w:rsid w:val="0088381E"/>
    <w:rsid w:val="0088421A"/>
    <w:rsid w:val="00885BC1"/>
    <w:rsid w:val="00885DDD"/>
    <w:rsid w:val="0088607E"/>
    <w:rsid w:val="00890AB7"/>
    <w:rsid w:val="00890B96"/>
    <w:rsid w:val="00892A9C"/>
    <w:rsid w:val="00894D8C"/>
    <w:rsid w:val="00896400"/>
    <w:rsid w:val="008969DB"/>
    <w:rsid w:val="00897F96"/>
    <w:rsid w:val="008A038B"/>
    <w:rsid w:val="008A0A95"/>
    <w:rsid w:val="008A14C9"/>
    <w:rsid w:val="008A241E"/>
    <w:rsid w:val="008A2B35"/>
    <w:rsid w:val="008A472E"/>
    <w:rsid w:val="008A597E"/>
    <w:rsid w:val="008A5AFA"/>
    <w:rsid w:val="008A68DB"/>
    <w:rsid w:val="008B0208"/>
    <w:rsid w:val="008B030A"/>
    <w:rsid w:val="008B059A"/>
    <w:rsid w:val="008B0B52"/>
    <w:rsid w:val="008B181D"/>
    <w:rsid w:val="008B224A"/>
    <w:rsid w:val="008B22CB"/>
    <w:rsid w:val="008B2756"/>
    <w:rsid w:val="008B31E5"/>
    <w:rsid w:val="008B7EBB"/>
    <w:rsid w:val="008C011C"/>
    <w:rsid w:val="008C4020"/>
    <w:rsid w:val="008C40C9"/>
    <w:rsid w:val="008C452B"/>
    <w:rsid w:val="008C5EAC"/>
    <w:rsid w:val="008C6026"/>
    <w:rsid w:val="008D05A8"/>
    <w:rsid w:val="008D068C"/>
    <w:rsid w:val="008D0D45"/>
    <w:rsid w:val="008D1B1E"/>
    <w:rsid w:val="008D1FA4"/>
    <w:rsid w:val="008D3766"/>
    <w:rsid w:val="008D3B84"/>
    <w:rsid w:val="008D3E7B"/>
    <w:rsid w:val="008D42C3"/>
    <w:rsid w:val="008D42CD"/>
    <w:rsid w:val="008D73E2"/>
    <w:rsid w:val="008D7557"/>
    <w:rsid w:val="008D7A10"/>
    <w:rsid w:val="008E1882"/>
    <w:rsid w:val="008E2304"/>
    <w:rsid w:val="008E258F"/>
    <w:rsid w:val="008E2908"/>
    <w:rsid w:val="008E3059"/>
    <w:rsid w:val="008E4B83"/>
    <w:rsid w:val="008F073E"/>
    <w:rsid w:val="008F1B1E"/>
    <w:rsid w:val="008F2092"/>
    <w:rsid w:val="008F252E"/>
    <w:rsid w:val="008F355C"/>
    <w:rsid w:val="008F3DE8"/>
    <w:rsid w:val="008F4447"/>
    <w:rsid w:val="008F45B9"/>
    <w:rsid w:val="008F4619"/>
    <w:rsid w:val="008F672E"/>
    <w:rsid w:val="009002E2"/>
    <w:rsid w:val="00904250"/>
    <w:rsid w:val="00906B25"/>
    <w:rsid w:val="00907CD7"/>
    <w:rsid w:val="00907EE6"/>
    <w:rsid w:val="009101A5"/>
    <w:rsid w:val="00911399"/>
    <w:rsid w:val="009113B5"/>
    <w:rsid w:val="009116E4"/>
    <w:rsid w:val="00912621"/>
    <w:rsid w:val="0091289A"/>
    <w:rsid w:val="009129AF"/>
    <w:rsid w:val="00912F1A"/>
    <w:rsid w:val="00915BD1"/>
    <w:rsid w:val="00915BDE"/>
    <w:rsid w:val="009160C9"/>
    <w:rsid w:val="00916DBF"/>
    <w:rsid w:val="009176C1"/>
    <w:rsid w:val="00920028"/>
    <w:rsid w:val="00920E30"/>
    <w:rsid w:val="00921F69"/>
    <w:rsid w:val="00922088"/>
    <w:rsid w:val="00923518"/>
    <w:rsid w:val="00923B90"/>
    <w:rsid w:val="009243E5"/>
    <w:rsid w:val="00925662"/>
    <w:rsid w:val="00926736"/>
    <w:rsid w:val="009305D7"/>
    <w:rsid w:val="00933787"/>
    <w:rsid w:val="00934151"/>
    <w:rsid w:val="009349EA"/>
    <w:rsid w:val="0093710E"/>
    <w:rsid w:val="009400C4"/>
    <w:rsid w:val="009406E5"/>
    <w:rsid w:val="009410D9"/>
    <w:rsid w:val="009422D4"/>
    <w:rsid w:val="0094482A"/>
    <w:rsid w:val="00944E43"/>
    <w:rsid w:val="0094534D"/>
    <w:rsid w:val="00946FC1"/>
    <w:rsid w:val="0094707B"/>
    <w:rsid w:val="00947626"/>
    <w:rsid w:val="009520AC"/>
    <w:rsid w:val="0095247D"/>
    <w:rsid w:val="00952B02"/>
    <w:rsid w:val="009538A5"/>
    <w:rsid w:val="009543E7"/>
    <w:rsid w:val="00957B8D"/>
    <w:rsid w:val="00957EE5"/>
    <w:rsid w:val="0096066C"/>
    <w:rsid w:val="00960CA7"/>
    <w:rsid w:val="009616AC"/>
    <w:rsid w:val="0096478B"/>
    <w:rsid w:val="00965B41"/>
    <w:rsid w:val="009674D5"/>
    <w:rsid w:val="00970241"/>
    <w:rsid w:val="0097141F"/>
    <w:rsid w:val="00971724"/>
    <w:rsid w:val="00975E5B"/>
    <w:rsid w:val="00983317"/>
    <w:rsid w:val="00983751"/>
    <w:rsid w:val="009849F1"/>
    <w:rsid w:val="00986216"/>
    <w:rsid w:val="009872FE"/>
    <w:rsid w:val="009916BD"/>
    <w:rsid w:val="00995370"/>
    <w:rsid w:val="009968FF"/>
    <w:rsid w:val="009976FE"/>
    <w:rsid w:val="00997720"/>
    <w:rsid w:val="009A362F"/>
    <w:rsid w:val="009A49A5"/>
    <w:rsid w:val="009A5383"/>
    <w:rsid w:val="009A6C6C"/>
    <w:rsid w:val="009A7AA6"/>
    <w:rsid w:val="009B1CFF"/>
    <w:rsid w:val="009B1D37"/>
    <w:rsid w:val="009B3725"/>
    <w:rsid w:val="009B416A"/>
    <w:rsid w:val="009B5793"/>
    <w:rsid w:val="009B5BFB"/>
    <w:rsid w:val="009B6B6B"/>
    <w:rsid w:val="009B7E6F"/>
    <w:rsid w:val="009C148B"/>
    <w:rsid w:val="009C15EB"/>
    <w:rsid w:val="009C199B"/>
    <w:rsid w:val="009C280F"/>
    <w:rsid w:val="009C5F3B"/>
    <w:rsid w:val="009C6A78"/>
    <w:rsid w:val="009C7B06"/>
    <w:rsid w:val="009D0710"/>
    <w:rsid w:val="009D12D5"/>
    <w:rsid w:val="009D1CB4"/>
    <w:rsid w:val="009D3509"/>
    <w:rsid w:val="009D51AD"/>
    <w:rsid w:val="009D7EEB"/>
    <w:rsid w:val="009E06EE"/>
    <w:rsid w:val="009E0CCD"/>
    <w:rsid w:val="009E46B7"/>
    <w:rsid w:val="009E4CED"/>
    <w:rsid w:val="009E71BF"/>
    <w:rsid w:val="009F0269"/>
    <w:rsid w:val="009F3CFF"/>
    <w:rsid w:val="009F40B1"/>
    <w:rsid w:val="009F4809"/>
    <w:rsid w:val="009F4F38"/>
    <w:rsid w:val="009F5D06"/>
    <w:rsid w:val="009F6D36"/>
    <w:rsid w:val="009F7D2D"/>
    <w:rsid w:val="00A00038"/>
    <w:rsid w:val="00A00B54"/>
    <w:rsid w:val="00A02425"/>
    <w:rsid w:val="00A03203"/>
    <w:rsid w:val="00A0398A"/>
    <w:rsid w:val="00A05FFC"/>
    <w:rsid w:val="00A07CE5"/>
    <w:rsid w:val="00A11240"/>
    <w:rsid w:val="00A115AB"/>
    <w:rsid w:val="00A11ED7"/>
    <w:rsid w:val="00A13AD1"/>
    <w:rsid w:val="00A14FEB"/>
    <w:rsid w:val="00A15469"/>
    <w:rsid w:val="00A15C61"/>
    <w:rsid w:val="00A16854"/>
    <w:rsid w:val="00A16E15"/>
    <w:rsid w:val="00A17630"/>
    <w:rsid w:val="00A17E3F"/>
    <w:rsid w:val="00A2042A"/>
    <w:rsid w:val="00A22480"/>
    <w:rsid w:val="00A23DEC"/>
    <w:rsid w:val="00A26507"/>
    <w:rsid w:val="00A26C36"/>
    <w:rsid w:val="00A3052C"/>
    <w:rsid w:val="00A34BB2"/>
    <w:rsid w:val="00A34C43"/>
    <w:rsid w:val="00A36A35"/>
    <w:rsid w:val="00A40DD6"/>
    <w:rsid w:val="00A412B2"/>
    <w:rsid w:val="00A429AD"/>
    <w:rsid w:val="00A46158"/>
    <w:rsid w:val="00A468E8"/>
    <w:rsid w:val="00A47118"/>
    <w:rsid w:val="00A5110A"/>
    <w:rsid w:val="00A5155B"/>
    <w:rsid w:val="00A5466F"/>
    <w:rsid w:val="00A55A41"/>
    <w:rsid w:val="00A55E1A"/>
    <w:rsid w:val="00A56D06"/>
    <w:rsid w:val="00A575E4"/>
    <w:rsid w:val="00A6011D"/>
    <w:rsid w:val="00A60A87"/>
    <w:rsid w:val="00A61EC5"/>
    <w:rsid w:val="00A6350C"/>
    <w:rsid w:val="00A6390A"/>
    <w:rsid w:val="00A651C6"/>
    <w:rsid w:val="00A65635"/>
    <w:rsid w:val="00A66503"/>
    <w:rsid w:val="00A66FB3"/>
    <w:rsid w:val="00A6772F"/>
    <w:rsid w:val="00A70481"/>
    <w:rsid w:val="00A708A1"/>
    <w:rsid w:val="00A72D22"/>
    <w:rsid w:val="00A746AF"/>
    <w:rsid w:val="00A77402"/>
    <w:rsid w:val="00A779B2"/>
    <w:rsid w:val="00A779D2"/>
    <w:rsid w:val="00A77A3B"/>
    <w:rsid w:val="00A803E9"/>
    <w:rsid w:val="00A82867"/>
    <w:rsid w:val="00A8578C"/>
    <w:rsid w:val="00A86C40"/>
    <w:rsid w:val="00A877B0"/>
    <w:rsid w:val="00A90D52"/>
    <w:rsid w:val="00A9321D"/>
    <w:rsid w:val="00A95013"/>
    <w:rsid w:val="00A96441"/>
    <w:rsid w:val="00A972BA"/>
    <w:rsid w:val="00AA05FC"/>
    <w:rsid w:val="00AA3384"/>
    <w:rsid w:val="00AA3467"/>
    <w:rsid w:val="00AA3820"/>
    <w:rsid w:val="00AA397F"/>
    <w:rsid w:val="00AA4D54"/>
    <w:rsid w:val="00AB0926"/>
    <w:rsid w:val="00AB0BA2"/>
    <w:rsid w:val="00AB0F6D"/>
    <w:rsid w:val="00AB137D"/>
    <w:rsid w:val="00AB1979"/>
    <w:rsid w:val="00AB1AF2"/>
    <w:rsid w:val="00AB23C0"/>
    <w:rsid w:val="00AB3B0B"/>
    <w:rsid w:val="00AB3BBC"/>
    <w:rsid w:val="00AB3E8C"/>
    <w:rsid w:val="00AB4995"/>
    <w:rsid w:val="00AB5C80"/>
    <w:rsid w:val="00AB661D"/>
    <w:rsid w:val="00AB6D23"/>
    <w:rsid w:val="00AC14B1"/>
    <w:rsid w:val="00AC178E"/>
    <w:rsid w:val="00AC3BB5"/>
    <w:rsid w:val="00AC5B7A"/>
    <w:rsid w:val="00AC5DED"/>
    <w:rsid w:val="00AD09D0"/>
    <w:rsid w:val="00AD1EC4"/>
    <w:rsid w:val="00AD25C6"/>
    <w:rsid w:val="00AD25E5"/>
    <w:rsid w:val="00AD283E"/>
    <w:rsid w:val="00AD3D28"/>
    <w:rsid w:val="00AD5AB8"/>
    <w:rsid w:val="00AD6388"/>
    <w:rsid w:val="00AE0DCB"/>
    <w:rsid w:val="00AE2723"/>
    <w:rsid w:val="00AE3097"/>
    <w:rsid w:val="00AE4DC5"/>
    <w:rsid w:val="00AE577C"/>
    <w:rsid w:val="00AE79E6"/>
    <w:rsid w:val="00AF61D7"/>
    <w:rsid w:val="00AF6784"/>
    <w:rsid w:val="00AF7A3D"/>
    <w:rsid w:val="00B01BF2"/>
    <w:rsid w:val="00B01EA9"/>
    <w:rsid w:val="00B07304"/>
    <w:rsid w:val="00B07483"/>
    <w:rsid w:val="00B07DF9"/>
    <w:rsid w:val="00B105DC"/>
    <w:rsid w:val="00B1270D"/>
    <w:rsid w:val="00B2033D"/>
    <w:rsid w:val="00B20657"/>
    <w:rsid w:val="00B21462"/>
    <w:rsid w:val="00B22B2A"/>
    <w:rsid w:val="00B234FB"/>
    <w:rsid w:val="00B23B95"/>
    <w:rsid w:val="00B23E5F"/>
    <w:rsid w:val="00B251AF"/>
    <w:rsid w:val="00B26F64"/>
    <w:rsid w:val="00B327DF"/>
    <w:rsid w:val="00B32EE4"/>
    <w:rsid w:val="00B36527"/>
    <w:rsid w:val="00B37855"/>
    <w:rsid w:val="00B404C6"/>
    <w:rsid w:val="00B404D5"/>
    <w:rsid w:val="00B41248"/>
    <w:rsid w:val="00B418E1"/>
    <w:rsid w:val="00B4277E"/>
    <w:rsid w:val="00B42A04"/>
    <w:rsid w:val="00B454E3"/>
    <w:rsid w:val="00B47092"/>
    <w:rsid w:val="00B476E5"/>
    <w:rsid w:val="00B47B36"/>
    <w:rsid w:val="00B50829"/>
    <w:rsid w:val="00B517C5"/>
    <w:rsid w:val="00B53B35"/>
    <w:rsid w:val="00B5404C"/>
    <w:rsid w:val="00B554B0"/>
    <w:rsid w:val="00B55CE2"/>
    <w:rsid w:val="00B560A3"/>
    <w:rsid w:val="00B560E6"/>
    <w:rsid w:val="00B567B0"/>
    <w:rsid w:val="00B57DA1"/>
    <w:rsid w:val="00B6313A"/>
    <w:rsid w:val="00B633D9"/>
    <w:rsid w:val="00B63764"/>
    <w:rsid w:val="00B63F8E"/>
    <w:rsid w:val="00B6403E"/>
    <w:rsid w:val="00B64098"/>
    <w:rsid w:val="00B647E7"/>
    <w:rsid w:val="00B6495F"/>
    <w:rsid w:val="00B670F1"/>
    <w:rsid w:val="00B6740F"/>
    <w:rsid w:val="00B67BD6"/>
    <w:rsid w:val="00B67FFA"/>
    <w:rsid w:val="00B7159D"/>
    <w:rsid w:val="00B718A5"/>
    <w:rsid w:val="00B729C0"/>
    <w:rsid w:val="00B73FFB"/>
    <w:rsid w:val="00B745D1"/>
    <w:rsid w:val="00B77E72"/>
    <w:rsid w:val="00B80C11"/>
    <w:rsid w:val="00B8170C"/>
    <w:rsid w:val="00B819E7"/>
    <w:rsid w:val="00B81F5E"/>
    <w:rsid w:val="00B83CEA"/>
    <w:rsid w:val="00B8402C"/>
    <w:rsid w:val="00B85066"/>
    <w:rsid w:val="00B863F0"/>
    <w:rsid w:val="00B874D9"/>
    <w:rsid w:val="00B9027C"/>
    <w:rsid w:val="00B903F0"/>
    <w:rsid w:val="00B90898"/>
    <w:rsid w:val="00B91B66"/>
    <w:rsid w:val="00B921F1"/>
    <w:rsid w:val="00B9315C"/>
    <w:rsid w:val="00B94C51"/>
    <w:rsid w:val="00BA0763"/>
    <w:rsid w:val="00BA0D4E"/>
    <w:rsid w:val="00BA107B"/>
    <w:rsid w:val="00BA1B81"/>
    <w:rsid w:val="00BA1F4F"/>
    <w:rsid w:val="00BA2855"/>
    <w:rsid w:val="00BA2E47"/>
    <w:rsid w:val="00BA368E"/>
    <w:rsid w:val="00BA3FA3"/>
    <w:rsid w:val="00BA5150"/>
    <w:rsid w:val="00BA528E"/>
    <w:rsid w:val="00BA592A"/>
    <w:rsid w:val="00BA5CF4"/>
    <w:rsid w:val="00BA7022"/>
    <w:rsid w:val="00BA7038"/>
    <w:rsid w:val="00BB091C"/>
    <w:rsid w:val="00BB3003"/>
    <w:rsid w:val="00BB550B"/>
    <w:rsid w:val="00BB574E"/>
    <w:rsid w:val="00BB66D3"/>
    <w:rsid w:val="00BB6DC8"/>
    <w:rsid w:val="00BB7442"/>
    <w:rsid w:val="00BC05A3"/>
    <w:rsid w:val="00BC0EE6"/>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2CF"/>
    <w:rsid w:val="00BE1EFD"/>
    <w:rsid w:val="00BE305C"/>
    <w:rsid w:val="00BE40CC"/>
    <w:rsid w:val="00BE42DF"/>
    <w:rsid w:val="00BE45AD"/>
    <w:rsid w:val="00BE49D8"/>
    <w:rsid w:val="00BE57B0"/>
    <w:rsid w:val="00BE5EE5"/>
    <w:rsid w:val="00BE7A69"/>
    <w:rsid w:val="00BF02BA"/>
    <w:rsid w:val="00BF07A9"/>
    <w:rsid w:val="00BF1CE1"/>
    <w:rsid w:val="00BF1FE7"/>
    <w:rsid w:val="00C0085E"/>
    <w:rsid w:val="00C012F8"/>
    <w:rsid w:val="00C0198C"/>
    <w:rsid w:val="00C01A1B"/>
    <w:rsid w:val="00C03A8B"/>
    <w:rsid w:val="00C03E26"/>
    <w:rsid w:val="00C04D8D"/>
    <w:rsid w:val="00C05694"/>
    <w:rsid w:val="00C062ED"/>
    <w:rsid w:val="00C064BF"/>
    <w:rsid w:val="00C07AD9"/>
    <w:rsid w:val="00C11829"/>
    <w:rsid w:val="00C11D7A"/>
    <w:rsid w:val="00C17DE0"/>
    <w:rsid w:val="00C217C8"/>
    <w:rsid w:val="00C22CA5"/>
    <w:rsid w:val="00C22CCF"/>
    <w:rsid w:val="00C239B7"/>
    <w:rsid w:val="00C248D1"/>
    <w:rsid w:val="00C269CB"/>
    <w:rsid w:val="00C31497"/>
    <w:rsid w:val="00C316C0"/>
    <w:rsid w:val="00C317B9"/>
    <w:rsid w:val="00C31999"/>
    <w:rsid w:val="00C32F45"/>
    <w:rsid w:val="00C34BF7"/>
    <w:rsid w:val="00C34E3E"/>
    <w:rsid w:val="00C35BF8"/>
    <w:rsid w:val="00C3739E"/>
    <w:rsid w:val="00C37ABE"/>
    <w:rsid w:val="00C43DA1"/>
    <w:rsid w:val="00C448D0"/>
    <w:rsid w:val="00C44ED5"/>
    <w:rsid w:val="00C457B5"/>
    <w:rsid w:val="00C46321"/>
    <w:rsid w:val="00C46F7D"/>
    <w:rsid w:val="00C47C8B"/>
    <w:rsid w:val="00C47EDF"/>
    <w:rsid w:val="00C50E61"/>
    <w:rsid w:val="00C517E5"/>
    <w:rsid w:val="00C54F77"/>
    <w:rsid w:val="00C54FF2"/>
    <w:rsid w:val="00C55899"/>
    <w:rsid w:val="00C5638E"/>
    <w:rsid w:val="00C564F1"/>
    <w:rsid w:val="00C56CBE"/>
    <w:rsid w:val="00C56D69"/>
    <w:rsid w:val="00C604FE"/>
    <w:rsid w:val="00C60730"/>
    <w:rsid w:val="00C62DA8"/>
    <w:rsid w:val="00C630B8"/>
    <w:rsid w:val="00C64F5E"/>
    <w:rsid w:val="00C65A03"/>
    <w:rsid w:val="00C670F6"/>
    <w:rsid w:val="00C67387"/>
    <w:rsid w:val="00C67C89"/>
    <w:rsid w:val="00C70720"/>
    <w:rsid w:val="00C70F35"/>
    <w:rsid w:val="00C71011"/>
    <w:rsid w:val="00C715DD"/>
    <w:rsid w:val="00C718AB"/>
    <w:rsid w:val="00C72342"/>
    <w:rsid w:val="00C73337"/>
    <w:rsid w:val="00C76906"/>
    <w:rsid w:val="00C803F1"/>
    <w:rsid w:val="00C81A27"/>
    <w:rsid w:val="00C84299"/>
    <w:rsid w:val="00C85F7F"/>
    <w:rsid w:val="00C8624E"/>
    <w:rsid w:val="00C866C0"/>
    <w:rsid w:val="00C92170"/>
    <w:rsid w:val="00C928E4"/>
    <w:rsid w:val="00C92D11"/>
    <w:rsid w:val="00C92F74"/>
    <w:rsid w:val="00C9426C"/>
    <w:rsid w:val="00C955AE"/>
    <w:rsid w:val="00C96077"/>
    <w:rsid w:val="00C97789"/>
    <w:rsid w:val="00C97AA8"/>
    <w:rsid w:val="00C97D67"/>
    <w:rsid w:val="00C97E6E"/>
    <w:rsid w:val="00CA072C"/>
    <w:rsid w:val="00CA2ADA"/>
    <w:rsid w:val="00CA3FDD"/>
    <w:rsid w:val="00CA59C3"/>
    <w:rsid w:val="00CA67E8"/>
    <w:rsid w:val="00CA714D"/>
    <w:rsid w:val="00CB0331"/>
    <w:rsid w:val="00CB3E96"/>
    <w:rsid w:val="00CB63BF"/>
    <w:rsid w:val="00CC2B64"/>
    <w:rsid w:val="00CC2C99"/>
    <w:rsid w:val="00CC5BE2"/>
    <w:rsid w:val="00CC6A94"/>
    <w:rsid w:val="00CC7262"/>
    <w:rsid w:val="00CC7F7A"/>
    <w:rsid w:val="00CD2A83"/>
    <w:rsid w:val="00CD4335"/>
    <w:rsid w:val="00CD4D12"/>
    <w:rsid w:val="00CD525D"/>
    <w:rsid w:val="00CD6D2F"/>
    <w:rsid w:val="00CE0055"/>
    <w:rsid w:val="00CE48EE"/>
    <w:rsid w:val="00CE63A4"/>
    <w:rsid w:val="00CE7291"/>
    <w:rsid w:val="00CE732B"/>
    <w:rsid w:val="00CE76D3"/>
    <w:rsid w:val="00CE7F6E"/>
    <w:rsid w:val="00CF1D3D"/>
    <w:rsid w:val="00CF3521"/>
    <w:rsid w:val="00CF415C"/>
    <w:rsid w:val="00CF4AF4"/>
    <w:rsid w:val="00D0091C"/>
    <w:rsid w:val="00D00C05"/>
    <w:rsid w:val="00D018B5"/>
    <w:rsid w:val="00D01B3C"/>
    <w:rsid w:val="00D02960"/>
    <w:rsid w:val="00D03BC8"/>
    <w:rsid w:val="00D0566D"/>
    <w:rsid w:val="00D061B7"/>
    <w:rsid w:val="00D074CB"/>
    <w:rsid w:val="00D10F23"/>
    <w:rsid w:val="00D110E1"/>
    <w:rsid w:val="00D11E31"/>
    <w:rsid w:val="00D12FFD"/>
    <w:rsid w:val="00D1533D"/>
    <w:rsid w:val="00D17E8E"/>
    <w:rsid w:val="00D228F2"/>
    <w:rsid w:val="00D23269"/>
    <w:rsid w:val="00D23361"/>
    <w:rsid w:val="00D240A1"/>
    <w:rsid w:val="00D24266"/>
    <w:rsid w:val="00D24315"/>
    <w:rsid w:val="00D244D5"/>
    <w:rsid w:val="00D25463"/>
    <w:rsid w:val="00D259C1"/>
    <w:rsid w:val="00D26120"/>
    <w:rsid w:val="00D263DE"/>
    <w:rsid w:val="00D26469"/>
    <w:rsid w:val="00D26519"/>
    <w:rsid w:val="00D2783C"/>
    <w:rsid w:val="00D27C43"/>
    <w:rsid w:val="00D27E4F"/>
    <w:rsid w:val="00D30B41"/>
    <w:rsid w:val="00D31273"/>
    <w:rsid w:val="00D319BE"/>
    <w:rsid w:val="00D32220"/>
    <w:rsid w:val="00D32347"/>
    <w:rsid w:val="00D32480"/>
    <w:rsid w:val="00D34A10"/>
    <w:rsid w:val="00D35A8B"/>
    <w:rsid w:val="00D36786"/>
    <w:rsid w:val="00D4019B"/>
    <w:rsid w:val="00D402A7"/>
    <w:rsid w:val="00D407D5"/>
    <w:rsid w:val="00D41EDA"/>
    <w:rsid w:val="00D42B34"/>
    <w:rsid w:val="00D46084"/>
    <w:rsid w:val="00D46E00"/>
    <w:rsid w:val="00D471E7"/>
    <w:rsid w:val="00D50EC3"/>
    <w:rsid w:val="00D52E15"/>
    <w:rsid w:val="00D52F34"/>
    <w:rsid w:val="00D52FD2"/>
    <w:rsid w:val="00D53973"/>
    <w:rsid w:val="00D54E57"/>
    <w:rsid w:val="00D56025"/>
    <w:rsid w:val="00D6051C"/>
    <w:rsid w:val="00D60B4E"/>
    <w:rsid w:val="00D60F66"/>
    <w:rsid w:val="00D61E99"/>
    <w:rsid w:val="00D624C6"/>
    <w:rsid w:val="00D637E6"/>
    <w:rsid w:val="00D63CC6"/>
    <w:rsid w:val="00D648B7"/>
    <w:rsid w:val="00D64F8F"/>
    <w:rsid w:val="00D65F4B"/>
    <w:rsid w:val="00D664C8"/>
    <w:rsid w:val="00D66534"/>
    <w:rsid w:val="00D672C7"/>
    <w:rsid w:val="00D729AD"/>
    <w:rsid w:val="00D72C81"/>
    <w:rsid w:val="00D73161"/>
    <w:rsid w:val="00D736CA"/>
    <w:rsid w:val="00D750E1"/>
    <w:rsid w:val="00D75119"/>
    <w:rsid w:val="00D75EB6"/>
    <w:rsid w:val="00D768E4"/>
    <w:rsid w:val="00D76F8D"/>
    <w:rsid w:val="00D8206E"/>
    <w:rsid w:val="00D83382"/>
    <w:rsid w:val="00D83FD7"/>
    <w:rsid w:val="00D84A2F"/>
    <w:rsid w:val="00D912DE"/>
    <w:rsid w:val="00D91B4B"/>
    <w:rsid w:val="00D92EA1"/>
    <w:rsid w:val="00D933EB"/>
    <w:rsid w:val="00D9491E"/>
    <w:rsid w:val="00D94D63"/>
    <w:rsid w:val="00D962E1"/>
    <w:rsid w:val="00D963E0"/>
    <w:rsid w:val="00D96A6D"/>
    <w:rsid w:val="00D96BDF"/>
    <w:rsid w:val="00D97609"/>
    <w:rsid w:val="00D97A99"/>
    <w:rsid w:val="00DA1C58"/>
    <w:rsid w:val="00DA1CFD"/>
    <w:rsid w:val="00DA6B47"/>
    <w:rsid w:val="00DB0E1B"/>
    <w:rsid w:val="00DB0E3F"/>
    <w:rsid w:val="00DB1899"/>
    <w:rsid w:val="00DB27A4"/>
    <w:rsid w:val="00DB5209"/>
    <w:rsid w:val="00DC0391"/>
    <w:rsid w:val="00DC13AF"/>
    <w:rsid w:val="00DC1631"/>
    <w:rsid w:val="00DC2EC3"/>
    <w:rsid w:val="00DC4104"/>
    <w:rsid w:val="00DC6A66"/>
    <w:rsid w:val="00DD075B"/>
    <w:rsid w:val="00DD1E67"/>
    <w:rsid w:val="00DD5381"/>
    <w:rsid w:val="00DD5948"/>
    <w:rsid w:val="00DD698E"/>
    <w:rsid w:val="00DD76AC"/>
    <w:rsid w:val="00DE09F9"/>
    <w:rsid w:val="00DE15FE"/>
    <w:rsid w:val="00DE4CC2"/>
    <w:rsid w:val="00DE59C6"/>
    <w:rsid w:val="00DE73FC"/>
    <w:rsid w:val="00DE75AD"/>
    <w:rsid w:val="00DE7D54"/>
    <w:rsid w:val="00DF35B2"/>
    <w:rsid w:val="00DF559B"/>
    <w:rsid w:val="00DF5FED"/>
    <w:rsid w:val="00DF60DB"/>
    <w:rsid w:val="00DF6E69"/>
    <w:rsid w:val="00DF75B3"/>
    <w:rsid w:val="00DF7D6D"/>
    <w:rsid w:val="00E00751"/>
    <w:rsid w:val="00E016BB"/>
    <w:rsid w:val="00E03568"/>
    <w:rsid w:val="00E05234"/>
    <w:rsid w:val="00E06506"/>
    <w:rsid w:val="00E0715A"/>
    <w:rsid w:val="00E07DBD"/>
    <w:rsid w:val="00E125EB"/>
    <w:rsid w:val="00E14B7B"/>
    <w:rsid w:val="00E15590"/>
    <w:rsid w:val="00E164D5"/>
    <w:rsid w:val="00E1659E"/>
    <w:rsid w:val="00E166D0"/>
    <w:rsid w:val="00E16C57"/>
    <w:rsid w:val="00E1711E"/>
    <w:rsid w:val="00E1721E"/>
    <w:rsid w:val="00E17ED0"/>
    <w:rsid w:val="00E23514"/>
    <w:rsid w:val="00E25204"/>
    <w:rsid w:val="00E26545"/>
    <w:rsid w:val="00E265C7"/>
    <w:rsid w:val="00E26ACE"/>
    <w:rsid w:val="00E26D8B"/>
    <w:rsid w:val="00E26F01"/>
    <w:rsid w:val="00E27CAF"/>
    <w:rsid w:val="00E30E31"/>
    <w:rsid w:val="00E31FDD"/>
    <w:rsid w:val="00E33E65"/>
    <w:rsid w:val="00E33E6B"/>
    <w:rsid w:val="00E34BF0"/>
    <w:rsid w:val="00E3540F"/>
    <w:rsid w:val="00E36AF5"/>
    <w:rsid w:val="00E40DE4"/>
    <w:rsid w:val="00E4208B"/>
    <w:rsid w:val="00E4295D"/>
    <w:rsid w:val="00E447A0"/>
    <w:rsid w:val="00E454AB"/>
    <w:rsid w:val="00E45EF9"/>
    <w:rsid w:val="00E47BBC"/>
    <w:rsid w:val="00E50020"/>
    <w:rsid w:val="00E51568"/>
    <w:rsid w:val="00E51578"/>
    <w:rsid w:val="00E549CC"/>
    <w:rsid w:val="00E57B4D"/>
    <w:rsid w:val="00E60C0F"/>
    <w:rsid w:val="00E61AC9"/>
    <w:rsid w:val="00E62DEE"/>
    <w:rsid w:val="00E63149"/>
    <w:rsid w:val="00E6445F"/>
    <w:rsid w:val="00E65AFA"/>
    <w:rsid w:val="00E66677"/>
    <w:rsid w:val="00E67FB6"/>
    <w:rsid w:val="00E70D40"/>
    <w:rsid w:val="00E71A00"/>
    <w:rsid w:val="00E71A28"/>
    <w:rsid w:val="00E743FC"/>
    <w:rsid w:val="00E75E76"/>
    <w:rsid w:val="00E8016E"/>
    <w:rsid w:val="00E8081F"/>
    <w:rsid w:val="00E81BEA"/>
    <w:rsid w:val="00E821F9"/>
    <w:rsid w:val="00E82326"/>
    <w:rsid w:val="00E829F4"/>
    <w:rsid w:val="00E82B8D"/>
    <w:rsid w:val="00E83013"/>
    <w:rsid w:val="00E83654"/>
    <w:rsid w:val="00E845D8"/>
    <w:rsid w:val="00E85797"/>
    <w:rsid w:val="00E85ADC"/>
    <w:rsid w:val="00E85ED2"/>
    <w:rsid w:val="00E86960"/>
    <w:rsid w:val="00E86A06"/>
    <w:rsid w:val="00E86F7A"/>
    <w:rsid w:val="00E90710"/>
    <w:rsid w:val="00E90DBA"/>
    <w:rsid w:val="00E91865"/>
    <w:rsid w:val="00E93FC9"/>
    <w:rsid w:val="00E95894"/>
    <w:rsid w:val="00EA059C"/>
    <w:rsid w:val="00EA0E58"/>
    <w:rsid w:val="00EA18B1"/>
    <w:rsid w:val="00EA24C6"/>
    <w:rsid w:val="00EA2BC8"/>
    <w:rsid w:val="00EA3DA8"/>
    <w:rsid w:val="00EA733A"/>
    <w:rsid w:val="00EA7AAD"/>
    <w:rsid w:val="00EB3735"/>
    <w:rsid w:val="00EB386E"/>
    <w:rsid w:val="00EB3D53"/>
    <w:rsid w:val="00EB4ACD"/>
    <w:rsid w:val="00EB605E"/>
    <w:rsid w:val="00EB7FC5"/>
    <w:rsid w:val="00EC0A3B"/>
    <w:rsid w:val="00EC1EAA"/>
    <w:rsid w:val="00EC267B"/>
    <w:rsid w:val="00EC2E55"/>
    <w:rsid w:val="00EC5E5F"/>
    <w:rsid w:val="00EC71BA"/>
    <w:rsid w:val="00ED17E1"/>
    <w:rsid w:val="00ED265A"/>
    <w:rsid w:val="00ED2DF5"/>
    <w:rsid w:val="00ED32E8"/>
    <w:rsid w:val="00ED51E3"/>
    <w:rsid w:val="00ED7C30"/>
    <w:rsid w:val="00ED7D0D"/>
    <w:rsid w:val="00ED7FF0"/>
    <w:rsid w:val="00EE1DCE"/>
    <w:rsid w:val="00EE2941"/>
    <w:rsid w:val="00EE2BAA"/>
    <w:rsid w:val="00EE3840"/>
    <w:rsid w:val="00EE3BBD"/>
    <w:rsid w:val="00EE496F"/>
    <w:rsid w:val="00EE51BB"/>
    <w:rsid w:val="00EE6794"/>
    <w:rsid w:val="00EE6C3F"/>
    <w:rsid w:val="00EF051C"/>
    <w:rsid w:val="00EF0777"/>
    <w:rsid w:val="00EF0A5F"/>
    <w:rsid w:val="00EF2318"/>
    <w:rsid w:val="00EF2347"/>
    <w:rsid w:val="00EF2A0D"/>
    <w:rsid w:val="00EF33EB"/>
    <w:rsid w:val="00EF3DFC"/>
    <w:rsid w:val="00EF4AC5"/>
    <w:rsid w:val="00EF666E"/>
    <w:rsid w:val="00EF718E"/>
    <w:rsid w:val="00F0154C"/>
    <w:rsid w:val="00F0316E"/>
    <w:rsid w:val="00F03F04"/>
    <w:rsid w:val="00F04C2C"/>
    <w:rsid w:val="00F04F8A"/>
    <w:rsid w:val="00F063E6"/>
    <w:rsid w:val="00F06911"/>
    <w:rsid w:val="00F06B33"/>
    <w:rsid w:val="00F10288"/>
    <w:rsid w:val="00F10AE7"/>
    <w:rsid w:val="00F10EC3"/>
    <w:rsid w:val="00F1221C"/>
    <w:rsid w:val="00F12629"/>
    <w:rsid w:val="00F1333D"/>
    <w:rsid w:val="00F13B87"/>
    <w:rsid w:val="00F177B8"/>
    <w:rsid w:val="00F219DC"/>
    <w:rsid w:val="00F22E75"/>
    <w:rsid w:val="00F232E4"/>
    <w:rsid w:val="00F239E0"/>
    <w:rsid w:val="00F25E40"/>
    <w:rsid w:val="00F26535"/>
    <w:rsid w:val="00F2774D"/>
    <w:rsid w:val="00F27D68"/>
    <w:rsid w:val="00F32800"/>
    <w:rsid w:val="00F37351"/>
    <w:rsid w:val="00F37DD7"/>
    <w:rsid w:val="00F41C69"/>
    <w:rsid w:val="00F42CAA"/>
    <w:rsid w:val="00F4426A"/>
    <w:rsid w:val="00F44372"/>
    <w:rsid w:val="00F44675"/>
    <w:rsid w:val="00F448E2"/>
    <w:rsid w:val="00F457B1"/>
    <w:rsid w:val="00F458CD"/>
    <w:rsid w:val="00F4609B"/>
    <w:rsid w:val="00F46A5E"/>
    <w:rsid w:val="00F47F98"/>
    <w:rsid w:val="00F509C7"/>
    <w:rsid w:val="00F5315E"/>
    <w:rsid w:val="00F53737"/>
    <w:rsid w:val="00F5377E"/>
    <w:rsid w:val="00F538B7"/>
    <w:rsid w:val="00F5530A"/>
    <w:rsid w:val="00F563C3"/>
    <w:rsid w:val="00F577E2"/>
    <w:rsid w:val="00F57AF4"/>
    <w:rsid w:val="00F57D30"/>
    <w:rsid w:val="00F602B4"/>
    <w:rsid w:val="00F6091E"/>
    <w:rsid w:val="00F61D0C"/>
    <w:rsid w:val="00F61FA5"/>
    <w:rsid w:val="00F6202F"/>
    <w:rsid w:val="00F628DD"/>
    <w:rsid w:val="00F6380F"/>
    <w:rsid w:val="00F63B5B"/>
    <w:rsid w:val="00F63C1F"/>
    <w:rsid w:val="00F644A3"/>
    <w:rsid w:val="00F64C2A"/>
    <w:rsid w:val="00F65BE1"/>
    <w:rsid w:val="00F66017"/>
    <w:rsid w:val="00F701D3"/>
    <w:rsid w:val="00F7037C"/>
    <w:rsid w:val="00F71C0B"/>
    <w:rsid w:val="00F71C0F"/>
    <w:rsid w:val="00F71E04"/>
    <w:rsid w:val="00F720BC"/>
    <w:rsid w:val="00F725B7"/>
    <w:rsid w:val="00F74B0F"/>
    <w:rsid w:val="00F7589A"/>
    <w:rsid w:val="00F765F8"/>
    <w:rsid w:val="00F7661C"/>
    <w:rsid w:val="00F76F2A"/>
    <w:rsid w:val="00F77F6C"/>
    <w:rsid w:val="00F83822"/>
    <w:rsid w:val="00F83991"/>
    <w:rsid w:val="00F8514D"/>
    <w:rsid w:val="00F85267"/>
    <w:rsid w:val="00F861CC"/>
    <w:rsid w:val="00F868B4"/>
    <w:rsid w:val="00F86CD7"/>
    <w:rsid w:val="00F86D7B"/>
    <w:rsid w:val="00F901DC"/>
    <w:rsid w:val="00F906E5"/>
    <w:rsid w:val="00F90A9F"/>
    <w:rsid w:val="00F90DC5"/>
    <w:rsid w:val="00F90F6B"/>
    <w:rsid w:val="00F94714"/>
    <w:rsid w:val="00F94A87"/>
    <w:rsid w:val="00F95AB1"/>
    <w:rsid w:val="00F95BDC"/>
    <w:rsid w:val="00F97BFB"/>
    <w:rsid w:val="00FA0D5A"/>
    <w:rsid w:val="00FA114B"/>
    <w:rsid w:val="00FA18F6"/>
    <w:rsid w:val="00FA23C2"/>
    <w:rsid w:val="00FA28BC"/>
    <w:rsid w:val="00FA3442"/>
    <w:rsid w:val="00FA5417"/>
    <w:rsid w:val="00FA61BC"/>
    <w:rsid w:val="00FB1626"/>
    <w:rsid w:val="00FB183D"/>
    <w:rsid w:val="00FB2441"/>
    <w:rsid w:val="00FB2D70"/>
    <w:rsid w:val="00FB3021"/>
    <w:rsid w:val="00FB32A1"/>
    <w:rsid w:val="00FB3865"/>
    <w:rsid w:val="00FB4319"/>
    <w:rsid w:val="00FB4B57"/>
    <w:rsid w:val="00FB5724"/>
    <w:rsid w:val="00FB5918"/>
    <w:rsid w:val="00FC02BE"/>
    <w:rsid w:val="00FC1662"/>
    <w:rsid w:val="00FC1B83"/>
    <w:rsid w:val="00FC2DC6"/>
    <w:rsid w:val="00FC3FA8"/>
    <w:rsid w:val="00FC46A7"/>
    <w:rsid w:val="00FC50B1"/>
    <w:rsid w:val="00FC570B"/>
    <w:rsid w:val="00FC5FDD"/>
    <w:rsid w:val="00FC65A8"/>
    <w:rsid w:val="00FC70EA"/>
    <w:rsid w:val="00FD5C44"/>
    <w:rsid w:val="00FD6265"/>
    <w:rsid w:val="00FD7287"/>
    <w:rsid w:val="00FD78C0"/>
    <w:rsid w:val="00FD7F0C"/>
    <w:rsid w:val="00FE05AA"/>
    <w:rsid w:val="00FE067A"/>
    <w:rsid w:val="00FE10DC"/>
    <w:rsid w:val="00FE1E22"/>
    <w:rsid w:val="00FE2219"/>
    <w:rsid w:val="00FE3A86"/>
    <w:rsid w:val="00FE5B67"/>
    <w:rsid w:val="00FE62D0"/>
    <w:rsid w:val="00FE6567"/>
    <w:rsid w:val="00FE66FB"/>
    <w:rsid w:val="00FE6799"/>
    <w:rsid w:val="00FF010F"/>
    <w:rsid w:val="00FF0D53"/>
    <w:rsid w:val="00FF3963"/>
    <w:rsid w:val="00FF4B30"/>
    <w:rsid w:val="00FF4F1C"/>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552E7"/>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E149BC1-C9B3-423E-8087-00F36E62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984</TotalTime>
  <Pages>3</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182</cp:revision>
  <cp:lastPrinted>2020-09-28T07:15:00Z</cp:lastPrinted>
  <dcterms:created xsi:type="dcterms:W3CDTF">2022-01-11T07:55:00Z</dcterms:created>
  <dcterms:modified xsi:type="dcterms:W3CDTF">2022-02-14T13:55:00Z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